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C9750D" w14:textId="3709247E" w:rsidR="00704E7B" w:rsidRDefault="0033265B" w:rsidP="00295437">
      <w:pPr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bookmarkStart w:id="0" w:name="_Hlk165217867"/>
      <w:bookmarkStart w:id="1" w:name="_Hlk165215591"/>
      <w:r>
        <w:rPr>
          <w:rFonts w:ascii="TH SarabunIT๙" w:hAnsi="TH SarabunIT๙" w:cs="TH SarabunIT๙" w:hint="cs"/>
          <w:b/>
          <w:bCs/>
          <w:color w:val="000000" w:themeColor="text1"/>
          <w:cs/>
        </w:rPr>
        <w:t>วาระ</w:t>
      </w:r>
      <w:r w:rsidR="00FC4E8F">
        <w:rPr>
          <w:rFonts w:ascii="TH SarabunIT๙" w:hAnsi="TH SarabunIT๙" w:cs="TH SarabunIT๙" w:hint="cs"/>
          <w:b/>
          <w:bCs/>
          <w:color w:val="000000" w:themeColor="text1"/>
          <w:cs/>
        </w:rPr>
        <w:t>แบบ</w:t>
      </w:r>
      <w:r w:rsidR="00B64FB3" w:rsidRPr="00BF58C8">
        <w:rPr>
          <w:rFonts w:ascii="TH SarabunIT๙" w:hAnsi="TH SarabunIT๙" w:cs="TH SarabunIT๙" w:hint="cs"/>
          <w:b/>
          <w:bCs/>
          <w:color w:val="000000" w:themeColor="text1"/>
          <w:cs/>
        </w:rPr>
        <w:t>บันทึก</w:t>
      </w:r>
      <w:r w:rsidR="005210E8">
        <w:rPr>
          <w:rFonts w:ascii="TH SarabunIT๙" w:hAnsi="TH SarabunIT๙" w:cs="TH SarabunIT๙" w:hint="cs"/>
          <w:b/>
          <w:bCs/>
          <w:color w:val="000000" w:themeColor="text1"/>
          <w:cs/>
        </w:rPr>
        <w:t>เสนอผลงาน</w:t>
      </w:r>
      <w:r w:rsidR="00163A3C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ระดับ</w:t>
      </w:r>
      <w:r w:rsidR="00E855D5">
        <w:rPr>
          <w:rFonts w:ascii="TH SarabunIT๙" w:hAnsi="TH SarabunIT๙" w:cs="TH SarabunIT๙" w:hint="cs"/>
          <w:b/>
          <w:bCs/>
          <w:color w:val="000000" w:themeColor="text1"/>
          <w:cs/>
        </w:rPr>
        <w:t>ทรงคุณวุฒิ</w:t>
      </w:r>
    </w:p>
    <w:bookmarkEnd w:id="0"/>
    <w:p w14:paraId="2747897C" w14:textId="43B4FDBA" w:rsidR="00FE084B" w:rsidRPr="00BF58C8" w:rsidRDefault="001E0280" w:rsidP="00295437">
      <w:pPr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>
        <w:rPr>
          <w:rFonts w:ascii="TH SarabunIT๙" w:hAnsi="TH SarabunIT๙" w:cs="TH SarabunIT๙" w:hint="cs"/>
          <w:b/>
          <w:bCs/>
          <w:cs/>
        </w:rPr>
        <w:t>หน่วยงาน ...................................................</w:t>
      </w:r>
      <w:r w:rsidR="00704E7B" w:rsidRPr="00704E7B">
        <w:rPr>
          <w:rFonts w:ascii="TH SarabunIT๙" w:hAnsi="TH SarabunIT๙" w:cs="TH SarabunIT๙" w:hint="cs"/>
          <w:b/>
          <w:bCs/>
          <w:cs/>
        </w:rPr>
        <w:t xml:space="preserve"> </w:t>
      </w:r>
      <w:r w:rsidR="00704E7B">
        <w:rPr>
          <w:rFonts w:ascii="TH SarabunIT๙" w:hAnsi="TH SarabunIT๙" w:cs="TH SarabunIT๙" w:hint="cs"/>
          <w:b/>
          <w:bCs/>
          <w:cs/>
        </w:rPr>
        <w:t xml:space="preserve"> </w:t>
      </w:r>
      <w:r w:rsidR="00704E7B">
        <w:rPr>
          <w:rFonts w:ascii="TH SarabunIT๙" w:hAnsi="TH SarabunIT๙" w:cs="TH SarabunIT๙" w:hint="cs"/>
          <w:b/>
          <w:bCs/>
          <w:color w:val="000000" w:themeColor="text1"/>
          <w:cs/>
        </w:rPr>
        <w:t>จำนวน</w:t>
      </w:r>
      <w:r w:rsidR="005210E8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</w:t>
      </w:r>
      <w:r w:rsidR="00B64FB3" w:rsidRPr="00BF58C8">
        <w:rPr>
          <w:rFonts w:ascii="TH SarabunIT๙" w:hAnsi="TH SarabunIT๙" w:cs="TH SarabunIT๙" w:hint="cs"/>
          <w:b/>
          <w:bCs/>
          <w:color w:val="000000" w:themeColor="text1"/>
          <w:cs/>
        </w:rPr>
        <w:t>.........</w:t>
      </w:r>
      <w:r w:rsidR="00704E7B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 ตำแหน่ง</w:t>
      </w:r>
    </w:p>
    <w:p w14:paraId="4477DA84" w14:textId="2E5FB26E" w:rsidR="00B64FB3" w:rsidRPr="00BF58C8" w:rsidRDefault="00B64FB3" w:rsidP="00295437">
      <w:pPr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BF58C8">
        <w:rPr>
          <w:rFonts w:ascii="TH SarabunIT๙" w:hAnsi="TH SarabunIT๙" w:cs="TH SarabunIT๙"/>
          <w:b/>
          <w:bCs/>
          <w:color w:val="000000" w:themeColor="text1"/>
        </w:rPr>
        <w:t>--------------------------------------------------------------</w:t>
      </w:r>
      <w:r w:rsidR="00001BAD" w:rsidRPr="00BF58C8">
        <w:rPr>
          <w:rFonts w:ascii="TH SarabunIT๙" w:hAnsi="TH SarabunIT๙" w:cs="TH SarabunIT๙"/>
          <w:b/>
          <w:bCs/>
          <w:color w:val="000000" w:themeColor="text1"/>
        </w:rPr>
        <w:t xml:space="preserve"> </w:t>
      </w:r>
    </w:p>
    <w:p w14:paraId="398C6CA5" w14:textId="77777777" w:rsidR="00B64FB3" w:rsidRPr="00BF58C8" w:rsidRDefault="00B64FB3" w:rsidP="00295437">
      <w:pPr>
        <w:jc w:val="center"/>
        <w:rPr>
          <w:rFonts w:ascii="TH SarabunIT๙" w:hAnsi="TH SarabunIT๙" w:cs="TH SarabunIT๙"/>
          <w:b/>
          <w:bCs/>
          <w:color w:val="000000" w:themeColor="text1"/>
        </w:rPr>
      </w:pPr>
    </w:p>
    <w:p w14:paraId="37584ACB" w14:textId="6418EDE6" w:rsidR="00E76DA4" w:rsidRPr="00704E7B" w:rsidRDefault="00B64FB3" w:rsidP="00704E7B">
      <w:pPr>
        <w:pStyle w:val="ac"/>
        <w:numPr>
          <w:ilvl w:val="0"/>
          <w:numId w:val="20"/>
        </w:numPr>
        <w:rPr>
          <w:rFonts w:ascii="TH SarabunIT๙" w:hAnsi="TH SarabunIT๙" w:cs="TH SarabunIT๙"/>
          <w:b/>
          <w:bCs/>
          <w:color w:val="000000" w:themeColor="text1"/>
          <w:spacing w:val="22"/>
          <w:sz w:val="32"/>
          <w:szCs w:val="32"/>
        </w:rPr>
      </w:pPr>
      <w:bookmarkStart w:id="2" w:name="_Hlk165216707"/>
      <w:bookmarkStart w:id="3" w:name="_Hlk159961223"/>
      <w:r w:rsidRPr="00704E7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ตำแหน่ง</w:t>
      </w:r>
      <w:r w:rsidR="001E028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........................................ </w:t>
      </w:r>
      <w:r w:rsidR="005308A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(ด้าน...................)  ตำแหน่งเลขที่ ......................... </w:t>
      </w:r>
      <w:r w:rsidR="001E028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หน่วยงาน ......................................</w:t>
      </w:r>
      <w:r w:rsidR="001A7447" w:rsidRPr="00704E7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04E7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จำนวนผู้สมัคร </w:t>
      </w:r>
      <w:r w:rsidR="001E0280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</w:t>
      </w:r>
      <w:r w:rsidRPr="00704E7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ราย  (</w:t>
      </w:r>
      <w:r w:rsidR="005308AC">
        <w:rPr>
          <w:rFonts w:ascii="TH SarabunIT๙" w:hAnsi="TH SarabunIT๙" w:cs="TH SarabunIT๙" w:hint="cs"/>
          <w:b/>
          <w:bCs/>
          <w:sz w:val="32"/>
          <w:szCs w:val="32"/>
          <w:cs/>
        </w:rPr>
        <w:t>ตำแหน่ง</w:t>
      </w:r>
      <w:r w:rsidR="001E0280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</w:t>
      </w:r>
      <w:r w:rsidRPr="00704E7B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bookmarkEnd w:id="2"/>
    <w:p w14:paraId="3FAD2918" w14:textId="77777777" w:rsidR="00E76DA4" w:rsidRPr="00BF58C8" w:rsidRDefault="00E76DA4" w:rsidP="00E76DA4">
      <w:pPr>
        <w:pStyle w:val="ac"/>
        <w:ind w:left="-774"/>
        <w:rPr>
          <w:rFonts w:ascii="TH SarabunIT๙" w:hAnsi="TH SarabunIT๙" w:cs="TH SarabunIT๙"/>
          <w:b/>
          <w:bCs/>
          <w:color w:val="000000" w:themeColor="text1"/>
          <w:spacing w:val="22"/>
          <w:sz w:val="32"/>
          <w:szCs w:val="32"/>
        </w:rPr>
      </w:pPr>
    </w:p>
    <w:tbl>
      <w:tblPr>
        <w:tblStyle w:val="ab"/>
        <w:tblW w:w="15588" w:type="dxa"/>
        <w:tblInd w:w="-995" w:type="dxa"/>
        <w:tblLook w:val="04A0" w:firstRow="1" w:lastRow="0" w:firstColumn="1" w:lastColumn="0" w:noHBand="0" w:noVBand="1"/>
      </w:tblPr>
      <w:tblGrid>
        <w:gridCol w:w="961"/>
        <w:gridCol w:w="3261"/>
        <w:gridCol w:w="4252"/>
        <w:gridCol w:w="3827"/>
        <w:gridCol w:w="3287"/>
      </w:tblGrid>
      <w:tr w:rsidR="005445CA" w:rsidRPr="00BF58C8" w14:paraId="5A06CEB5" w14:textId="77777777" w:rsidTr="00907A71">
        <w:trPr>
          <w:tblHeader/>
        </w:trPr>
        <w:tc>
          <w:tcPr>
            <w:tcW w:w="961" w:type="dxa"/>
          </w:tcPr>
          <w:p w14:paraId="235D07BD" w14:textId="77777777" w:rsidR="005445CA" w:rsidRPr="00BF58C8" w:rsidRDefault="005445CA" w:rsidP="005445C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ลำดับที่</w:t>
            </w:r>
          </w:p>
        </w:tc>
        <w:tc>
          <w:tcPr>
            <w:tcW w:w="3261" w:type="dxa"/>
          </w:tcPr>
          <w:p w14:paraId="42FEAFDB" w14:textId="73C0F69C" w:rsidR="005445CA" w:rsidRPr="00BF58C8" w:rsidRDefault="005445CA" w:rsidP="005445C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ตำแหน่งที่คัดเลือก/หน่วยงาน</w:t>
            </w:r>
          </w:p>
        </w:tc>
        <w:tc>
          <w:tcPr>
            <w:tcW w:w="4252" w:type="dxa"/>
          </w:tcPr>
          <w:p w14:paraId="3FAD485D" w14:textId="74C9C379" w:rsidR="005445CA" w:rsidRPr="00BF58C8" w:rsidRDefault="005445CA" w:rsidP="005445C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BF58C8"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รายชื่อ</w:t>
            </w:r>
            <w:r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ผู้</w:t>
            </w:r>
            <w:r w:rsidRPr="00BF58C8"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สมัคร</w:t>
            </w:r>
            <w:r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/</w:t>
            </w:r>
            <w:r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หน่วยงาน</w:t>
            </w:r>
          </w:p>
        </w:tc>
        <w:tc>
          <w:tcPr>
            <w:tcW w:w="3827" w:type="dxa"/>
          </w:tcPr>
          <w:p w14:paraId="1AFE22F9" w14:textId="77777777" w:rsidR="005445CA" w:rsidRDefault="005445CA" w:rsidP="005445C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ชื่อผลงานทางวิชาการที่เสนอประเมิน</w:t>
            </w:r>
          </w:p>
          <w:p w14:paraId="75BDEF86" w14:textId="7B5CE0A8" w:rsidR="005445CA" w:rsidRPr="00BF58C8" w:rsidRDefault="005445CA" w:rsidP="005445C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ปีที่ดำเนินการ</w:t>
            </w:r>
          </w:p>
        </w:tc>
        <w:tc>
          <w:tcPr>
            <w:tcW w:w="3287" w:type="dxa"/>
          </w:tcPr>
          <w:p w14:paraId="5513BDF0" w14:textId="77777777" w:rsidR="0053655F" w:rsidRDefault="005445CA" w:rsidP="005445C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ข้อเสนอแนวคิดเพื่อ</w:t>
            </w:r>
            <w:r w:rsidR="0053655F"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การ</w:t>
            </w:r>
            <w:r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พัฒนา</w:t>
            </w:r>
          </w:p>
          <w:p w14:paraId="129ADC6C" w14:textId="672E52C1" w:rsidR="005445CA" w:rsidRPr="00BF58C8" w:rsidRDefault="0053655F" w:rsidP="005445C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หรือปรับปรุง</w:t>
            </w:r>
            <w:r w:rsidR="005445CA"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งาน</w:t>
            </w:r>
          </w:p>
        </w:tc>
      </w:tr>
      <w:tr w:rsidR="000F7D55" w:rsidRPr="00BF58C8" w14:paraId="47E1F03A" w14:textId="77777777" w:rsidTr="00844CBF">
        <w:tc>
          <w:tcPr>
            <w:tcW w:w="961" w:type="dxa"/>
            <w:tcBorders>
              <w:bottom w:val="single" w:sz="4" w:space="0" w:color="auto"/>
            </w:tcBorders>
          </w:tcPr>
          <w:p w14:paraId="5234EDCA" w14:textId="43AEA01F" w:rsidR="000F7D55" w:rsidRPr="00BF58C8" w:rsidRDefault="000F7D55" w:rsidP="000F7D55">
            <w:pPr>
              <w:tabs>
                <w:tab w:val="left" w:pos="1170"/>
              </w:tabs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2FC809B8" w14:textId="77777777" w:rsidR="000F7D55" w:rsidRDefault="000F7D55" w:rsidP="000F7D55">
            <w:pPr>
              <w:rPr>
                <w:rFonts w:ascii="TH SarabunIT๙" w:hAnsi="TH SarabunIT๙" w:cs="TH SarabunIT๙"/>
              </w:rPr>
            </w:pPr>
          </w:p>
          <w:p w14:paraId="62EB743C" w14:textId="77777777" w:rsidR="00194971" w:rsidRDefault="00194971" w:rsidP="000F7D55">
            <w:pPr>
              <w:rPr>
                <w:rFonts w:ascii="TH SarabunIT๙" w:hAnsi="TH SarabunIT๙" w:cs="TH SarabunIT๙"/>
              </w:rPr>
            </w:pPr>
          </w:p>
          <w:p w14:paraId="3F49224E" w14:textId="77777777" w:rsidR="00194971" w:rsidRDefault="00194971" w:rsidP="000F7D55">
            <w:pPr>
              <w:rPr>
                <w:rFonts w:ascii="TH SarabunIT๙" w:hAnsi="TH SarabunIT๙" w:cs="TH SarabunIT๙"/>
              </w:rPr>
            </w:pPr>
          </w:p>
          <w:p w14:paraId="22C8F1FD" w14:textId="77777777" w:rsidR="00194971" w:rsidRDefault="00194971" w:rsidP="000F7D55">
            <w:pPr>
              <w:rPr>
                <w:rFonts w:ascii="TH SarabunIT๙" w:hAnsi="TH SarabunIT๙" w:cs="TH SarabunIT๙"/>
              </w:rPr>
            </w:pPr>
          </w:p>
          <w:p w14:paraId="7BE8C251" w14:textId="77777777" w:rsidR="00194971" w:rsidRDefault="00194971" w:rsidP="000F7D55">
            <w:pPr>
              <w:rPr>
                <w:rFonts w:ascii="TH SarabunIT๙" w:hAnsi="TH SarabunIT๙" w:cs="TH SarabunIT๙"/>
              </w:rPr>
            </w:pPr>
          </w:p>
          <w:p w14:paraId="0F5BA541" w14:textId="77777777" w:rsidR="00194971" w:rsidRDefault="00194971" w:rsidP="000F7D55">
            <w:pPr>
              <w:rPr>
                <w:rFonts w:ascii="TH SarabunIT๙" w:hAnsi="TH SarabunIT๙" w:cs="TH SarabunIT๙"/>
              </w:rPr>
            </w:pPr>
          </w:p>
          <w:p w14:paraId="6AFF1804" w14:textId="4614F3EE" w:rsidR="00194971" w:rsidRPr="00BF58C8" w:rsidRDefault="00194971" w:rsidP="000F7D55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4252" w:type="dxa"/>
          </w:tcPr>
          <w:p w14:paraId="315639BF" w14:textId="6E7DA0F2" w:rsidR="000F7D55" w:rsidRPr="00BF58C8" w:rsidRDefault="000F7D55" w:rsidP="000F7D55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827" w:type="dxa"/>
          </w:tcPr>
          <w:p w14:paraId="53F22FB9" w14:textId="3D280758" w:rsidR="000F7D55" w:rsidRPr="00BF58C8" w:rsidRDefault="000F7D55" w:rsidP="000F7D55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287" w:type="dxa"/>
          </w:tcPr>
          <w:p w14:paraId="0D1DB629" w14:textId="22449C2C" w:rsidR="000F7D55" w:rsidRPr="00BF58C8" w:rsidRDefault="000F7D55" w:rsidP="000F7D55">
            <w:pPr>
              <w:rPr>
                <w:rFonts w:ascii="TH SarabunIT๙" w:hAnsi="TH SarabunIT๙" w:cs="TH SarabunIT๙"/>
              </w:rPr>
            </w:pPr>
          </w:p>
        </w:tc>
      </w:tr>
    </w:tbl>
    <w:p w14:paraId="0357A469" w14:textId="77777777" w:rsidR="000F7D55" w:rsidRDefault="000F7D55"/>
    <w:bookmarkEnd w:id="1"/>
    <w:bookmarkEnd w:id="3"/>
    <w:p w14:paraId="7A52EADE" w14:textId="5A0932C5" w:rsidR="00B70FF0" w:rsidRDefault="00B70FF0" w:rsidP="005A65CA"/>
    <w:p w14:paraId="19C49654" w14:textId="77777777" w:rsidR="005445CA" w:rsidRPr="009B16C8" w:rsidRDefault="005445CA" w:rsidP="005445CA">
      <w:pPr>
        <w:rPr>
          <w:rFonts w:ascii="TH SarabunIT๙" w:hAnsi="TH SarabunIT๙" w:cs="TH SarabunIT๙"/>
        </w:rPr>
      </w:pPr>
      <w:r w:rsidRPr="009B16C8">
        <w:rPr>
          <w:rFonts w:ascii="TH SarabunIT๙" w:hAnsi="TH SarabunIT๙" w:cs="TH SarabunIT๙"/>
          <w:cs/>
        </w:rPr>
        <w:t xml:space="preserve">หมายเหตุ   </w:t>
      </w:r>
    </w:p>
    <w:p w14:paraId="25C7D7BA" w14:textId="77777777" w:rsidR="005445CA" w:rsidRPr="009B16C8" w:rsidRDefault="005445CA" w:rsidP="005445CA">
      <w:pPr>
        <w:pStyle w:val="ac"/>
        <w:numPr>
          <w:ilvl w:val="0"/>
          <w:numId w:val="23"/>
        </w:numPr>
        <w:rPr>
          <w:rFonts w:ascii="TH SarabunIT๙" w:hAnsi="TH SarabunIT๙" w:cs="TH SarabunIT๙"/>
          <w:sz w:val="32"/>
          <w:szCs w:val="32"/>
        </w:rPr>
      </w:pPr>
      <w:r w:rsidRPr="009B16C8">
        <w:rPr>
          <w:rFonts w:ascii="TH SarabunIT๙" w:hAnsi="TH SarabunIT๙" w:cs="TH SarabunIT๙"/>
          <w:sz w:val="32"/>
          <w:szCs w:val="32"/>
          <w:cs/>
        </w:rPr>
        <w:t>ใช้</w:t>
      </w:r>
      <w:r>
        <w:rPr>
          <w:rFonts w:ascii="TH SarabunIT๙" w:hAnsi="TH SarabunIT๙" w:cs="TH SarabunIT๙" w:hint="cs"/>
          <w:sz w:val="32"/>
          <w:szCs w:val="32"/>
          <w:cs/>
        </w:rPr>
        <w:t>ตัวอักษร</w:t>
      </w:r>
      <w:r w:rsidRPr="009B16C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B16C8">
        <w:rPr>
          <w:rFonts w:ascii="TH SarabunIT๙" w:hAnsi="TH SarabunIT๙" w:cs="TH SarabunIT๙"/>
          <w:sz w:val="32"/>
          <w:szCs w:val="32"/>
        </w:rPr>
        <w:t xml:space="preserve">TH </w:t>
      </w:r>
      <w:proofErr w:type="spellStart"/>
      <w:r w:rsidRPr="009B16C8">
        <w:rPr>
          <w:rFonts w:ascii="TH SarabunIT๙" w:hAnsi="TH SarabunIT๙" w:cs="TH SarabunIT๙"/>
          <w:sz w:val="32"/>
          <w:szCs w:val="32"/>
        </w:rPr>
        <w:t>SarabunIT</w:t>
      </w:r>
      <w:proofErr w:type="spellEnd"/>
      <w:r w:rsidRPr="009B16C8">
        <w:rPr>
          <w:rFonts w:ascii="TH SarabunIT๙" w:hAnsi="TH SarabunIT๙" w:cs="TH SarabunIT๙"/>
          <w:sz w:val="32"/>
          <w:szCs w:val="32"/>
          <w:cs/>
        </w:rPr>
        <w:t>๙  ขนาด 16</w:t>
      </w:r>
    </w:p>
    <w:p w14:paraId="7EABD1C9" w14:textId="77777777" w:rsidR="005445CA" w:rsidRDefault="005445CA" w:rsidP="005445CA">
      <w:pPr>
        <w:pStyle w:val="ac"/>
        <w:numPr>
          <w:ilvl w:val="0"/>
          <w:numId w:val="23"/>
        </w:numPr>
        <w:rPr>
          <w:rFonts w:ascii="TH SarabunIT๙" w:hAnsi="TH SarabunIT๙" w:cs="TH SarabunIT๙"/>
          <w:sz w:val="32"/>
          <w:szCs w:val="32"/>
        </w:rPr>
      </w:pPr>
      <w:r w:rsidRPr="009B16C8">
        <w:rPr>
          <w:rFonts w:ascii="TH SarabunIT๙" w:hAnsi="TH SarabunIT๙" w:cs="TH SarabunIT๙"/>
          <w:sz w:val="32"/>
          <w:szCs w:val="32"/>
          <w:u w:val="single"/>
          <w:cs/>
        </w:rPr>
        <w:t>ห้ามปรับ</w:t>
      </w:r>
      <w:r w:rsidRPr="009B16C8">
        <w:rPr>
          <w:rFonts w:ascii="TH SarabunIT๙" w:hAnsi="TH SarabunIT๙" w:cs="TH SarabunIT๙"/>
          <w:sz w:val="32"/>
          <w:szCs w:val="32"/>
          <w:cs/>
        </w:rPr>
        <w:t>ขนาดของตาราง</w:t>
      </w:r>
    </w:p>
    <w:p w14:paraId="209BF658" w14:textId="77777777" w:rsidR="005445CA" w:rsidRDefault="005445CA" w:rsidP="005445CA">
      <w:pPr>
        <w:pStyle w:val="ac"/>
        <w:numPr>
          <w:ilvl w:val="0"/>
          <w:numId w:val="23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ระบุรายละเอียดในตารางให้ถูกต้องและครบถ้วน  ตามตัวอย่าง</w:t>
      </w:r>
    </w:p>
    <w:p w14:paraId="1A465E38" w14:textId="77777777" w:rsidR="005445CA" w:rsidRPr="009B16C8" w:rsidRDefault="005445CA" w:rsidP="005445CA">
      <w:pPr>
        <w:pStyle w:val="ac"/>
        <w:numPr>
          <w:ilvl w:val="0"/>
          <w:numId w:val="23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ให้ส่งเป็น </w:t>
      </w:r>
      <w:r>
        <w:rPr>
          <w:rFonts w:ascii="TH SarabunIT๙" w:hAnsi="TH SarabunIT๙" w:cs="TH SarabunIT๙"/>
          <w:sz w:val="32"/>
          <w:szCs w:val="32"/>
        </w:rPr>
        <w:t xml:space="preserve">File Word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ด้วย </w:t>
      </w:r>
    </w:p>
    <w:p w14:paraId="680CC1CE" w14:textId="77777777" w:rsidR="00751FE2" w:rsidRDefault="001E0280" w:rsidP="00751FE2">
      <w:pPr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>
        <w:rPr>
          <w:rFonts w:ascii="TH SarabunIT๙" w:hAnsi="TH SarabunIT๙" w:cs="TH SarabunIT๙" w:hint="cs"/>
          <w:b/>
          <w:bCs/>
          <w:color w:val="000000" w:themeColor="text1"/>
          <w:cs/>
        </w:rPr>
        <w:lastRenderedPageBreak/>
        <w:t xml:space="preserve">(ตัวอย่าง)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51FE2">
        <w:rPr>
          <w:rFonts w:ascii="TH SarabunIT๙" w:hAnsi="TH SarabunIT๙" w:cs="TH SarabunIT๙" w:hint="cs"/>
          <w:b/>
          <w:bCs/>
          <w:color w:val="000000" w:themeColor="text1"/>
          <w:cs/>
        </w:rPr>
        <w:t>วาระแบบ</w:t>
      </w:r>
      <w:r w:rsidR="00751FE2" w:rsidRPr="00BF58C8">
        <w:rPr>
          <w:rFonts w:ascii="TH SarabunIT๙" w:hAnsi="TH SarabunIT๙" w:cs="TH SarabunIT๙" w:hint="cs"/>
          <w:b/>
          <w:bCs/>
          <w:color w:val="000000" w:themeColor="text1"/>
          <w:cs/>
        </w:rPr>
        <w:t>บันทึก</w:t>
      </w:r>
      <w:r w:rsidR="00751FE2">
        <w:rPr>
          <w:rFonts w:ascii="TH SarabunIT๙" w:hAnsi="TH SarabunIT๙" w:cs="TH SarabunIT๙" w:hint="cs"/>
          <w:b/>
          <w:bCs/>
          <w:color w:val="000000" w:themeColor="text1"/>
          <w:cs/>
        </w:rPr>
        <w:t>เสนอผลงาน ระดับทรงคุณวุฒิ</w:t>
      </w:r>
    </w:p>
    <w:p w14:paraId="1C710174" w14:textId="4C73F19F" w:rsidR="001E0280" w:rsidRPr="00BF58C8" w:rsidRDefault="001E0280" w:rsidP="001E0280">
      <w:pPr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704E7B">
        <w:rPr>
          <w:rFonts w:ascii="TH SarabunIT๙" w:hAnsi="TH SarabunIT๙" w:cs="TH SarabunIT๙" w:hint="cs"/>
          <w:b/>
          <w:bCs/>
          <w:cs/>
        </w:rPr>
        <w:t xml:space="preserve">โรงพยาบาลจิตเวชขอนแก่นราชนครินทร์ 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จำนวน </w:t>
      </w:r>
      <w:r w:rsidRPr="00BF58C8">
        <w:rPr>
          <w:rFonts w:ascii="TH SarabunIT๙" w:hAnsi="TH SarabunIT๙" w:cs="TH SarabunIT๙" w:hint="cs"/>
          <w:b/>
          <w:bCs/>
          <w:color w:val="000000" w:themeColor="text1"/>
          <w:cs/>
        </w:rPr>
        <w:t>....</w:t>
      </w:r>
      <w:r w:rsidR="002438C5">
        <w:rPr>
          <w:rFonts w:ascii="TH SarabunIT๙" w:hAnsi="TH SarabunIT๙" w:cs="TH SarabunIT๙" w:hint="cs"/>
          <w:b/>
          <w:bCs/>
          <w:color w:val="000000" w:themeColor="text1"/>
          <w:cs/>
        </w:rPr>
        <w:t>1</w:t>
      </w:r>
      <w:r w:rsidRPr="00BF58C8">
        <w:rPr>
          <w:rFonts w:ascii="TH SarabunIT๙" w:hAnsi="TH SarabunIT๙" w:cs="TH SarabunIT๙" w:hint="cs"/>
          <w:b/>
          <w:bCs/>
          <w:color w:val="000000" w:themeColor="text1"/>
          <w:cs/>
        </w:rPr>
        <w:t>.....</w:t>
      </w:r>
      <w:r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 ตำแหน่ง</w:t>
      </w:r>
    </w:p>
    <w:p w14:paraId="36517B75" w14:textId="77777777" w:rsidR="001E0280" w:rsidRPr="00BF58C8" w:rsidRDefault="001E0280" w:rsidP="001E0280">
      <w:pPr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BF58C8">
        <w:rPr>
          <w:rFonts w:ascii="TH SarabunIT๙" w:hAnsi="TH SarabunIT๙" w:cs="TH SarabunIT๙"/>
          <w:b/>
          <w:bCs/>
          <w:color w:val="000000" w:themeColor="text1"/>
        </w:rPr>
        <w:t xml:space="preserve">-------------------------------------------------------------- </w:t>
      </w:r>
    </w:p>
    <w:p w14:paraId="2E28D8BA" w14:textId="700F1ADA" w:rsidR="0081241A" w:rsidRPr="0081241A" w:rsidRDefault="001E0280" w:rsidP="00747938">
      <w:pPr>
        <w:pStyle w:val="ac"/>
        <w:numPr>
          <w:ilvl w:val="0"/>
          <w:numId w:val="22"/>
        </w:numPr>
      </w:pPr>
      <w:r w:rsidRPr="002438C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ตำแหน่ง</w:t>
      </w:r>
      <w:r w:rsidR="00751FE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นายแพทย์ทรงคุณวุฒิ</w:t>
      </w:r>
      <w:r w:rsidRPr="002438C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(ด้าน</w:t>
      </w:r>
      <w:r w:rsidR="00751FE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เวชกรรม สาขาจิตเวช หรือสาขาเวชศาสตร์ป้องกัน</w:t>
      </w:r>
      <w:r w:rsidR="0081241A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751FE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แขนงสุขภาพจิตชุมชน</w:t>
      </w:r>
      <w:r w:rsidRPr="002438C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) ตำแหน่งเลขที่ </w:t>
      </w:r>
      <w:r w:rsidR="002438C5" w:rsidRPr="002438C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7777</w:t>
      </w:r>
      <w:r w:rsidRPr="002438C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438C5">
        <w:rPr>
          <w:rFonts w:ascii="TH SarabunIT๙" w:hAnsi="TH SarabunIT๙" w:cs="TH SarabunIT๙" w:hint="cs"/>
          <w:b/>
          <w:bCs/>
          <w:sz w:val="32"/>
          <w:szCs w:val="32"/>
          <w:cs/>
        </w:rPr>
        <w:t>โรงพยาบาลจิตเวชขอนแก่น</w:t>
      </w:r>
    </w:p>
    <w:p w14:paraId="55F8C3C1" w14:textId="33E33303" w:rsidR="001E0280" w:rsidRDefault="001E0280" w:rsidP="0081241A">
      <w:pPr>
        <w:pStyle w:val="ac"/>
        <w:ind w:left="-774"/>
      </w:pPr>
      <w:r w:rsidRPr="002438C5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ราชนครินทร์ จำนวนผู้สมัคร 2  ราย  (ตำแหน่ง</w:t>
      </w:r>
      <w:r w:rsidR="00751FE2">
        <w:rPr>
          <w:rFonts w:ascii="TH SarabunIT๙" w:hAnsi="TH SarabunIT๙" w:cs="TH SarabunIT๙" w:hint="cs"/>
          <w:b/>
          <w:bCs/>
          <w:sz w:val="32"/>
          <w:szCs w:val="32"/>
          <w:cs/>
        </w:rPr>
        <w:t>ว่าง</w:t>
      </w:r>
      <w:r w:rsidRPr="002438C5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tbl>
      <w:tblPr>
        <w:tblStyle w:val="ab"/>
        <w:tblW w:w="15588" w:type="dxa"/>
        <w:tblInd w:w="-995" w:type="dxa"/>
        <w:tblLook w:val="04A0" w:firstRow="1" w:lastRow="0" w:firstColumn="1" w:lastColumn="0" w:noHBand="0" w:noVBand="1"/>
      </w:tblPr>
      <w:tblGrid>
        <w:gridCol w:w="961"/>
        <w:gridCol w:w="3261"/>
        <w:gridCol w:w="4252"/>
        <w:gridCol w:w="3827"/>
        <w:gridCol w:w="3287"/>
      </w:tblGrid>
      <w:tr w:rsidR="0053655F" w:rsidRPr="00BF58C8" w14:paraId="2192FAA0" w14:textId="77777777" w:rsidTr="000F15C9">
        <w:tc>
          <w:tcPr>
            <w:tcW w:w="961" w:type="dxa"/>
          </w:tcPr>
          <w:p w14:paraId="437AB933" w14:textId="77777777" w:rsidR="0053655F" w:rsidRPr="00704E7B" w:rsidRDefault="0053655F" w:rsidP="0053655F">
            <w:pPr>
              <w:tabs>
                <w:tab w:val="left" w:pos="1170"/>
              </w:tabs>
              <w:jc w:val="center"/>
              <w:rPr>
                <w:rFonts w:ascii="TH SarabunIT๙" w:hAnsi="TH SarabunIT๙" w:cs="TH SarabunIT๙"/>
              </w:rPr>
            </w:pPr>
            <w:r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ลำดับที่</w:t>
            </w:r>
          </w:p>
        </w:tc>
        <w:tc>
          <w:tcPr>
            <w:tcW w:w="3261" w:type="dxa"/>
          </w:tcPr>
          <w:p w14:paraId="561FBD8E" w14:textId="77777777" w:rsidR="0053655F" w:rsidRPr="00BF58C8" w:rsidRDefault="0053655F" w:rsidP="0053655F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ตำแหน่งที่คัดเลือก/หน่วยงาน</w:t>
            </w:r>
          </w:p>
        </w:tc>
        <w:tc>
          <w:tcPr>
            <w:tcW w:w="4252" w:type="dxa"/>
          </w:tcPr>
          <w:p w14:paraId="1AB7DD3C" w14:textId="74228165" w:rsidR="0053655F" w:rsidRPr="00BF58C8" w:rsidRDefault="0053655F" w:rsidP="0053655F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BF58C8"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รายชื่อ</w:t>
            </w:r>
            <w:r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ผู้</w:t>
            </w:r>
            <w:r w:rsidRPr="00BF58C8"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สมัคร</w:t>
            </w:r>
            <w:r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/</w:t>
            </w:r>
            <w:r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หน่วยงาน</w:t>
            </w:r>
          </w:p>
        </w:tc>
        <w:tc>
          <w:tcPr>
            <w:tcW w:w="3827" w:type="dxa"/>
          </w:tcPr>
          <w:p w14:paraId="06D39C72" w14:textId="77777777" w:rsidR="0053655F" w:rsidRDefault="0053655F" w:rsidP="0053655F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ชื่อผลงานทางวิชาการที่เสนอประเมิน</w:t>
            </w:r>
          </w:p>
          <w:p w14:paraId="1AAF08D0" w14:textId="7F256FA4" w:rsidR="0053655F" w:rsidRPr="00BF58C8" w:rsidRDefault="0053655F" w:rsidP="0053655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ปีที่ดำเนินการ</w:t>
            </w:r>
          </w:p>
        </w:tc>
        <w:tc>
          <w:tcPr>
            <w:tcW w:w="3287" w:type="dxa"/>
          </w:tcPr>
          <w:p w14:paraId="0C3C8159" w14:textId="77777777" w:rsidR="0053655F" w:rsidRDefault="0053655F" w:rsidP="0053655F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ข้อเสนอแนวคิดเพื่อ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การ</w:t>
            </w:r>
            <w:r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พัฒนา</w:t>
            </w:r>
          </w:p>
          <w:p w14:paraId="47F1C803" w14:textId="083AEF94" w:rsidR="0053655F" w:rsidRPr="00BF58C8" w:rsidRDefault="0053655F" w:rsidP="0053655F">
            <w:pPr>
              <w:jc w:val="center"/>
              <w:rPr>
                <w:rFonts w:ascii="TH SarabunIT๙" w:hAnsi="TH SarabunIT๙" w:cs="TH SarabunIT๙"/>
                <w:spacing w:val="-8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หรือปรับปรุง</w:t>
            </w:r>
            <w:r w:rsidRPr="00BF58C8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งาน</w:t>
            </w:r>
          </w:p>
        </w:tc>
      </w:tr>
      <w:tr w:rsidR="0081241A" w:rsidRPr="00BF58C8" w14:paraId="52F616EB" w14:textId="77777777" w:rsidTr="000F15C9">
        <w:tc>
          <w:tcPr>
            <w:tcW w:w="961" w:type="dxa"/>
          </w:tcPr>
          <w:p w14:paraId="1EA5964E" w14:textId="629B74F4" w:rsidR="0081241A" w:rsidRPr="00704E7B" w:rsidRDefault="0081241A" w:rsidP="0081241A">
            <w:pPr>
              <w:tabs>
                <w:tab w:val="left" w:pos="1170"/>
              </w:tabs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3261" w:type="dxa"/>
          </w:tcPr>
          <w:p w14:paraId="4F7F0BCB" w14:textId="77777777" w:rsidR="0081241A" w:rsidRDefault="0081241A" w:rsidP="0081241A">
            <w:pPr>
              <w:rPr>
                <w:rFonts w:ascii="TH SarabunIT๙" w:eastAsia="Calibri" w:hAnsi="TH SarabunIT๙" w:cs="TH SarabunIT๙"/>
              </w:rPr>
            </w:pPr>
            <w:r w:rsidRPr="0081241A">
              <w:rPr>
                <w:rFonts w:ascii="TH SarabunIT๙" w:eastAsia="Calibri" w:hAnsi="TH SarabunIT๙" w:cs="TH SarabunIT๙" w:hint="cs"/>
                <w:cs/>
              </w:rPr>
              <w:t>นายแพทย์ทรงคุณวุฒิ</w:t>
            </w:r>
            <w:r w:rsidRPr="0081241A">
              <w:rPr>
                <w:rFonts w:ascii="TH SarabunIT๙" w:eastAsia="Calibri" w:hAnsi="TH SarabunIT๙" w:cs="TH SarabunIT๙"/>
                <w:cs/>
              </w:rPr>
              <w:t xml:space="preserve"> </w:t>
            </w:r>
          </w:p>
          <w:p w14:paraId="520913E1" w14:textId="77777777" w:rsidR="0081241A" w:rsidRDefault="0081241A" w:rsidP="0081241A">
            <w:pPr>
              <w:rPr>
                <w:rFonts w:ascii="TH SarabunIT๙" w:eastAsia="Calibri" w:hAnsi="TH SarabunIT๙" w:cs="TH SarabunIT๙"/>
              </w:rPr>
            </w:pPr>
            <w:r w:rsidRPr="0081241A">
              <w:rPr>
                <w:rFonts w:ascii="TH SarabunIT๙" w:eastAsia="Calibri" w:hAnsi="TH SarabunIT๙" w:cs="TH SarabunIT๙"/>
                <w:cs/>
              </w:rPr>
              <w:t>(ด้าน</w:t>
            </w:r>
            <w:r w:rsidRPr="0081241A">
              <w:rPr>
                <w:rFonts w:ascii="TH SarabunIT๙" w:eastAsia="Calibri" w:hAnsi="TH SarabunIT๙" w:cs="TH SarabunIT๙" w:hint="cs"/>
                <w:cs/>
              </w:rPr>
              <w:t xml:space="preserve">เวชกรรม สาขาจิตเวช </w:t>
            </w:r>
          </w:p>
          <w:p w14:paraId="2C7B85CB" w14:textId="77777777" w:rsidR="0081241A" w:rsidRDefault="0081241A" w:rsidP="0081241A">
            <w:pPr>
              <w:rPr>
                <w:rFonts w:ascii="TH SarabunIT๙" w:eastAsia="Calibri" w:hAnsi="TH SarabunIT๙" w:cs="TH SarabunIT๙"/>
              </w:rPr>
            </w:pPr>
            <w:r w:rsidRPr="0081241A">
              <w:rPr>
                <w:rFonts w:ascii="TH SarabunIT๙" w:eastAsia="Calibri" w:hAnsi="TH SarabunIT๙" w:cs="TH SarabunIT๙" w:hint="cs"/>
                <w:cs/>
              </w:rPr>
              <w:t>หรือสาขาเวชศาสตร์ป้องกัน</w:t>
            </w:r>
          </w:p>
          <w:p w14:paraId="3EC46FFC" w14:textId="77777777" w:rsidR="0081241A" w:rsidRDefault="0081241A" w:rsidP="0081241A">
            <w:pPr>
              <w:rPr>
                <w:rFonts w:ascii="TH SarabunIT๙" w:eastAsia="Calibri" w:hAnsi="TH SarabunIT๙" w:cs="TH SarabunIT๙"/>
              </w:rPr>
            </w:pPr>
            <w:r w:rsidRPr="0081241A">
              <w:rPr>
                <w:rFonts w:ascii="TH SarabunIT๙" w:eastAsia="Calibri" w:hAnsi="TH SarabunIT๙" w:cs="TH SarabunIT๙" w:hint="cs"/>
                <w:cs/>
              </w:rPr>
              <w:t>แขนงสุขภาพจิตชุมชน</w:t>
            </w:r>
            <w:r w:rsidRPr="0081241A">
              <w:rPr>
                <w:rFonts w:ascii="TH SarabunIT๙" w:eastAsia="Calibri" w:hAnsi="TH SarabunIT๙" w:cs="TH SarabunIT๙"/>
                <w:cs/>
              </w:rPr>
              <w:t xml:space="preserve">) </w:t>
            </w:r>
          </w:p>
          <w:p w14:paraId="1DF54368" w14:textId="77777777" w:rsidR="0081241A" w:rsidRDefault="0081241A" w:rsidP="0081241A">
            <w:pPr>
              <w:rPr>
                <w:rFonts w:ascii="TH SarabunIT๙" w:hAnsi="TH SarabunIT๙" w:cs="TH SarabunIT๙"/>
              </w:rPr>
            </w:pPr>
            <w:r w:rsidRPr="0081241A">
              <w:rPr>
                <w:rFonts w:ascii="TH SarabunIT๙" w:eastAsia="Calibri" w:hAnsi="TH SarabunIT๙" w:cs="TH SarabunIT๙"/>
                <w:cs/>
              </w:rPr>
              <w:t xml:space="preserve">ตำแหน่งเลขที่ </w:t>
            </w:r>
            <w:r w:rsidRPr="0081241A">
              <w:rPr>
                <w:rFonts w:ascii="TH SarabunIT๙" w:eastAsia="Calibri" w:hAnsi="TH SarabunIT๙" w:cs="TH SarabunIT๙" w:hint="cs"/>
                <w:cs/>
              </w:rPr>
              <w:t>7777</w:t>
            </w:r>
            <w:r w:rsidRPr="0081241A">
              <w:rPr>
                <w:rFonts w:ascii="TH SarabunIT๙" w:hAnsi="TH SarabunIT๙" w:cs="TH SarabunIT๙"/>
                <w:cs/>
              </w:rPr>
              <w:t xml:space="preserve"> </w:t>
            </w:r>
          </w:p>
          <w:p w14:paraId="409FC315" w14:textId="77777777" w:rsidR="0081241A" w:rsidRDefault="0081241A" w:rsidP="0081241A">
            <w:pPr>
              <w:rPr>
                <w:rFonts w:ascii="TH SarabunIT๙" w:hAnsi="TH SarabunIT๙" w:cs="TH SarabunIT๙"/>
              </w:rPr>
            </w:pPr>
            <w:r w:rsidRPr="0081241A">
              <w:rPr>
                <w:rFonts w:ascii="TH SarabunIT๙" w:hAnsi="TH SarabunIT๙" w:cs="TH SarabunIT๙" w:hint="cs"/>
                <w:cs/>
              </w:rPr>
              <w:t>โรงพยาบาลจิตเวชขอนแก่น</w:t>
            </w:r>
          </w:p>
          <w:p w14:paraId="5037C3A8" w14:textId="6527BD8D" w:rsidR="0081241A" w:rsidRPr="0081241A" w:rsidRDefault="0081241A" w:rsidP="0081241A">
            <w:pPr>
              <w:rPr>
                <w:rFonts w:ascii="TH SarabunIT๙" w:eastAsia="Calibri" w:hAnsi="TH SarabunIT๙" w:cs="TH SarabunIT๙"/>
                <w:cs/>
              </w:rPr>
            </w:pPr>
            <w:r w:rsidRPr="0081241A">
              <w:rPr>
                <w:rFonts w:ascii="TH SarabunIT๙" w:hAnsi="TH SarabunIT๙" w:cs="TH SarabunIT๙" w:hint="cs"/>
                <w:cs/>
              </w:rPr>
              <w:t>ราชนครินทร์</w:t>
            </w:r>
          </w:p>
        </w:tc>
        <w:tc>
          <w:tcPr>
            <w:tcW w:w="4252" w:type="dxa"/>
          </w:tcPr>
          <w:p w14:paraId="77EE5617" w14:textId="299AF853" w:rsidR="0081241A" w:rsidRDefault="0081241A" w:rsidP="0081241A">
            <w:pPr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 xml:space="preserve">1. </w:t>
            </w:r>
            <w:r w:rsidRPr="00BF58C8">
              <w:rPr>
                <w:rFonts w:ascii="TH SarabunIT๙" w:eastAsia="Calibri" w:hAnsi="TH SarabunIT๙" w:cs="TH SarabunIT๙" w:hint="cs"/>
                <w:cs/>
              </w:rPr>
              <w:t>นา</w:t>
            </w:r>
            <w:r>
              <w:rPr>
                <w:rFonts w:ascii="TH SarabunIT๙" w:eastAsia="Calibri" w:hAnsi="TH SarabunIT๙" w:cs="TH SarabunIT๙" w:hint="cs"/>
                <w:cs/>
              </w:rPr>
              <w:t>ยสมัคร  มีคำ</w:t>
            </w:r>
          </w:p>
          <w:p w14:paraId="097D15F8" w14:textId="340FCA15" w:rsidR="0081241A" w:rsidRDefault="0081241A" w:rsidP="0081241A">
            <w:pPr>
              <w:rPr>
                <w:rFonts w:ascii="TH SarabunIT๙" w:eastAsia="Calibri" w:hAnsi="TH SarabunIT๙" w:cs="TH SarabunIT๙"/>
              </w:rPr>
            </w:pPr>
            <w:r w:rsidRPr="0081241A">
              <w:rPr>
                <w:rFonts w:ascii="TH SarabunIT๙" w:eastAsia="Calibri" w:hAnsi="TH SarabunIT๙" w:cs="TH SarabunIT๙" w:hint="cs"/>
                <w:cs/>
              </w:rPr>
              <w:t>นายแพทย์</w:t>
            </w:r>
            <w:r>
              <w:rPr>
                <w:rFonts w:ascii="TH SarabunIT๙" w:eastAsia="Calibri" w:hAnsi="TH SarabunIT๙" w:cs="TH SarabunIT๙" w:hint="cs"/>
                <w:cs/>
              </w:rPr>
              <w:t>เชี่ยวชาญ</w:t>
            </w:r>
          </w:p>
          <w:p w14:paraId="1EC07EB9" w14:textId="4FD200E2" w:rsidR="0081241A" w:rsidRDefault="0081241A" w:rsidP="0081241A">
            <w:pPr>
              <w:rPr>
                <w:rFonts w:ascii="TH SarabunIT๙" w:eastAsia="Calibri" w:hAnsi="TH SarabunIT๙" w:cs="TH SarabunIT๙"/>
              </w:rPr>
            </w:pPr>
            <w:r w:rsidRPr="0081241A">
              <w:rPr>
                <w:rFonts w:ascii="TH SarabunIT๙" w:eastAsia="Calibri" w:hAnsi="TH SarabunIT๙" w:cs="TH SarabunIT๙"/>
                <w:cs/>
              </w:rPr>
              <w:t>(ด้าน</w:t>
            </w:r>
            <w:r w:rsidRPr="0081241A">
              <w:rPr>
                <w:rFonts w:ascii="TH SarabunIT๙" w:eastAsia="Calibri" w:hAnsi="TH SarabunIT๙" w:cs="TH SarabunIT๙" w:hint="cs"/>
                <w:cs/>
              </w:rPr>
              <w:t>เวชกรรม สาขาจิตเวช</w:t>
            </w:r>
            <w:r>
              <w:rPr>
                <w:rFonts w:ascii="TH SarabunIT๙" w:eastAsia="Calibri" w:hAnsi="TH SarabunIT๙" w:cs="TH SarabunIT๙" w:hint="cs"/>
                <w:cs/>
              </w:rPr>
              <w:t>)</w:t>
            </w:r>
            <w:r w:rsidRPr="0081241A"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</w:p>
          <w:p w14:paraId="03C064DC" w14:textId="3C66B7CF" w:rsidR="0081241A" w:rsidRDefault="0081241A" w:rsidP="0081241A">
            <w:pPr>
              <w:rPr>
                <w:rFonts w:ascii="TH SarabunIT๙" w:hAnsi="TH SarabunIT๙" w:cs="TH SarabunIT๙"/>
              </w:rPr>
            </w:pPr>
            <w:r w:rsidRPr="0081241A">
              <w:rPr>
                <w:rFonts w:ascii="TH SarabunIT๙" w:eastAsia="Calibri" w:hAnsi="TH SarabunIT๙" w:cs="TH SarabunIT๙"/>
                <w:cs/>
              </w:rPr>
              <w:t xml:space="preserve">ตำแหน่งเลขที่ </w:t>
            </w:r>
            <w:r>
              <w:rPr>
                <w:rFonts w:ascii="TH SarabunIT๙" w:eastAsia="Calibri" w:hAnsi="TH SarabunIT๙" w:cs="TH SarabunIT๙" w:hint="cs"/>
                <w:cs/>
              </w:rPr>
              <w:t>1234</w:t>
            </w:r>
          </w:p>
          <w:p w14:paraId="06EA10A3" w14:textId="77777777" w:rsidR="0081241A" w:rsidRDefault="0081241A" w:rsidP="0081241A">
            <w:pPr>
              <w:rPr>
                <w:rFonts w:ascii="TH SarabunIT๙" w:hAnsi="TH SarabunIT๙" w:cs="TH SarabunIT๙"/>
              </w:rPr>
            </w:pPr>
            <w:r w:rsidRPr="0081241A">
              <w:rPr>
                <w:rFonts w:ascii="TH SarabunIT๙" w:hAnsi="TH SarabunIT๙" w:cs="TH SarabunIT๙" w:hint="cs"/>
                <w:cs/>
              </w:rPr>
              <w:t>โรงพยาบาลจิตเวชขอนแก่น</w:t>
            </w:r>
          </w:p>
          <w:p w14:paraId="523B0D16" w14:textId="5C8CDFFB" w:rsidR="0081241A" w:rsidRPr="00BF58C8" w:rsidRDefault="0081241A" w:rsidP="0081241A">
            <w:pPr>
              <w:rPr>
                <w:rFonts w:ascii="TH SarabunIT๙" w:eastAsia="Calibri" w:hAnsi="TH SarabunIT๙" w:cs="TH SarabunIT๙"/>
                <w:cs/>
              </w:rPr>
            </w:pPr>
            <w:r w:rsidRPr="0081241A">
              <w:rPr>
                <w:rFonts w:ascii="TH SarabunIT๙" w:hAnsi="TH SarabunIT๙" w:cs="TH SarabunIT๙" w:hint="cs"/>
                <w:cs/>
              </w:rPr>
              <w:t>ราชนครินทร์</w:t>
            </w:r>
          </w:p>
        </w:tc>
        <w:tc>
          <w:tcPr>
            <w:tcW w:w="3827" w:type="dxa"/>
          </w:tcPr>
          <w:p w14:paraId="5C84BE36" w14:textId="0E435E45" w:rsidR="0081241A" w:rsidRDefault="001D14F2" w:rsidP="001D14F2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รายงานการวิจัยเรื่อง ..................................</w:t>
            </w:r>
          </w:p>
          <w:p w14:paraId="52324C11" w14:textId="53BDD531" w:rsidR="0081241A" w:rsidRDefault="0081241A" w:rsidP="001D14F2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ปีที่ดำเนินการ พ.ศ. 2566</w:t>
            </w:r>
          </w:p>
          <w:p w14:paraId="3E71D6BD" w14:textId="4A5D81BF" w:rsidR="0081241A" w:rsidRPr="00BF58C8" w:rsidRDefault="0081241A" w:rsidP="001D14F2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287" w:type="dxa"/>
          </w:tcPr>
          <w:p w14:paraId="3047F105" w14:textId="77FA99B9" w:rsidR="0081241A" w:rsidRPr="00BF58C8" w:rsidRDefault="001D14F2" w:rsidP="001D14F2">
            <w:pPr>
              <w:rPr>
                <w:rFonts w:ascii="TH SarabunIT๙" w:hAnsi="TH SarabunIT๙" w:cs="TH SarabunIT๙"/>
                <w:spacing w:val="-8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cs/>
              </w:rPr>
              <w:t>การพัฒนาโปรแกรม.................................</w:t>
            </w:r>
          </w:p>
        </w:tc>
      </w:tr>
      <w:tr w:rsidR="001D14F2" w:rsidRPr="00BF58C8" w14:paraId="1F8D3566" w14:textId="77777777" w:rsidTr="000F15C9">
        <w:tc>
          <w:tcPr>
            <w:tcW w:w="961" w:type="dxa"/>
            <w:tcBorders>
              <w:bottom w:val="single" w:sz="4" w:space="0" w:color="auto"/>
            </w:tcBorders>
          </w:tcPr>
          <w:p w14:paraId="45DA27DD" w14:textId="77777777" w:rsidR="001D14F2" w:rsidRDefault="001D14F2" w:rsidP="001D14F2">
            <w:pPr>
              <w:tabs>
                <w:tab w:val="left" w:pos="1170"/>
              </w:tabs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5D3811BD" w14:textId="77777777" w:rsidR="001D14F2" w:rsidRPr="00BF58C8" w:rsidRDefault="001D14F2" w:rsidP="001D14F2">
            <w:pPr>
              <w:rPr>
                <w:rFonts w:ascii="TH SarabunIT๙" w:eastAsia="Calibri" w:hAnsi="TH SarabunIT๙" w:cs="TH SarabunIT๙"/>
                <w:cs/>
              </w:rPr>
            </w:pPr>
          </w:p>
        </w:tc>
        <w:tc>
          <w:tcPr>
            <w:tcW w:w="4252" w:type="dxa"/>
          </w:tcPr>
          <w:p w14:paraId="26741616" w14:textId="57BD3A85" w:rsidR="001D14F2" w:rsidRDefault="001D14F2" w:rsidP="001D14F2">
            <w:pPr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2. นางสาววลี   สกุล</w:t>
            </w:r>
            <w:r w:rsidR="0053655F">
              <w:rPr>
                <w:rFonts w:ascii="TH SarabunIT๙" w:eastAsia="Calibri" w:hAnsi="TH SarabunIT๙" w:cs="TH SarabunIT๙" w:hint="cs"/>
                <w:cs/>
              </w:rPr>
              <w:t>เงิน</w:t>
            </w:r>
          </w:p>
          <w:p w14:paraId="4E80190A" w14:textId="3B14BD13" w:rsidR="001D14F2" w:rsidRDefault="001D14F2" w:rsidP="001D14F2">
            <w:pPr>
              <w:rPr>
                <w:rFonts w:ascii="TH SarabunIT๙" w:eastAsia="Calibri" w:hAnsi="TH SarabunIT๙" w:cs="TH SarabunIT๙"/>
              </w:rPr>
            </w:pPr>
            <w:r w:rsidRPr="0081241A">
              <w:rPr>
                <w:rFonts w:ascii="TH SarabunIT๙" w:eastAsia="Calibri" w:hAnsi="TH SarabunIT๙" w:cs="TH SarabunIT๙" w:hint="cs"/>
                <w:cs/>
              </w:rPr>
              <w:t>นายแพทย์</w:t>
            </w:r>
            <w:r>
              <w:rPr>
                <w:rFonts w:ascii="TH SarabunIT๙" w:eastAsia="Calibri" w:hAnsi="TH SarabunIT๙" w:cs="TH SarabunIT๙" w:hint="cs"/>
                <w:cs/>
              </w:rPr>
              <w:t>เชี่ยวชาญ</w:t>
            </w:r>
          </w:p>
          <w:p w14:paraId="205D33C1" w14:textId="77777777" w:rsidR="001D14F2" w:rsidRDefault="001D14F2" w:rsidP="001D14F2">
            <w:pPr>
              <w:rPr>
                <w:rFonts w:ascii="TH SarabunIT๙" w:eastAsia="Calibri" w:hAnsi="TH SarabunIT๙" w:cs="TH SarabunIT๙"/>
              </w:rPr>
            </w:pPr>
            <w:r w:rsidRPr="0081241A">
              <w:rPr>
                <w:rFonts w:ascii="TH SarabunIT๙" w:eastAsia="Calibri" w:hAnsi="TH SarabunIT๙" w:cs="TH SarabunIT๙"/>
                <w:cs/>
              </w:rPr>
              <w:t>(ด้าน</w:t>
            </w:r>
            <w:r w:rsidRPr="0081241A">
              <w:rPr>
                <w:rFonts w:ascii="TH SarabunIT๙" w:eastAsia="Calibri" w:hAnsi="TH SarabunIT๙" w:cs="TH SarabunIT๙" w:hint="cs"/>
                <w:cs/>
              </w:rPr>
              <w:t>เวชกรรม สาขาเวชศาสตร์ป้องกัน</w:t>
            </w:r>
          </w:p>
          <w:p w14:paraId="234D86AD" w14:textId="1858A256" w:rsidR="001D14F2" w:rsidRDefault="001D14F2" w:rsidP="001D14F2">
            <w:pPr>
              <w:rPr>
                <w:rFonts w:ascii="TH SarabunIT๙" w:eastAsia="Calibri" w:hAnsi="TH SarabunIT๙" w:cs="TH SarabunIT๙"/>
              </w:rPr>
            </w:pPr>
            <w:r w:rsidRPr="0081241A">
              <w:rPr>
                <w:rFonts w:ascii="TH SarabunIT๙" w:eastAsia="Calibri" w:hAnsi="TH SarabunIT๙" w:cs="TH SarabunIT๙" w:hint="cs"/>
                <w:cs/>
              </w:rPr>
              <w:t>แขนงสุขภาพจิตชุมชน</w:t>
            </w:r>
            <w:r w:rsidRPr="0081241A">
              <w:rPr>
                <w:rFonts w:ascii="TH SarabunIT๙" w:eastAsia="Calibri" w:hAnsi="TH SarabunIT๙" w:cs="TH SarabunIT๙"/>
                <w:cs/>
              </w:rPr>
              <w:t xml:space="preserve">) </w:t>
            </w:r>
          </w:p>
          <w:p w14:paraId="70345FDB" w14:textId="6E32E7C5" w:rsidR="001D14F2" w:rsidRDefault="001D14F2" w:rsidP="001D14F2">
            <w:pPr>
              <w:rPr>
                <w:rFonts w:ascii="TH SarabunIT๙" w:eastAsia="Calibri" w:hAnsi="TH SarabunIT๙" w:cs="TH SarabunIT๙"/>
              </w:rPr>
            </w:pPr>
            <w:r w:rsidRPr="0081241A">
              <w:rPr>
                <w:rFonts w:ascii="TH SarabunIT๙" w:eastAsia="Calibri" w:hAnsi="TH SarabunIT๙" w:cs="TH SarabunIT๙"/>
                <w:cs/>
              </w:rPr>
              <w:t xml:space="preserve">ตำแหน่งเลขที่ </w:t>
            </w:r>
            <w:r>
              <w:rPr>
                <w:rFonts w:ascii="TH SarabunIT๙" w:eastAsia="Calibri" w:hAnsi="TH SarabunIT๙" w:cs="TH SarabunIT๙" w:hint="cs"/>
                <w:cs/>
              </w:rPr>
              <w:t>789</w:t>
            </w:r>
          </w:p>
          <w:p w14:paraId="5743CFEB" w14:textId="228B2E54" w:rsidR="001D14F2" w:rsidRDefault="001D14F2" w:rsidP="001D14F2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โรงพยาบาลศรีธัญญา</w:t>
            </w:r>
          </w:p>
          <w:p w14:paraId="244E3990" w14:textId="621DF092" w:rsidR="001D14F2" w:rsidRDefault="001D14F2" w:rsidP="001D14F2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ปฏิบัติราชการ</w:t>
            </w:r>
            <w:r w:rsidRPr="0081241A">
              <w:rPr>
                <w:rFonts w:ascii="TH SarabunIT๙" w:hAnsi="TH SarabunIT๙" w:cs="TH SarabunIT๙" w:hint="cs"/>
                <w:cs/>
              </w:rPr>
              <w:t>โรงพยาบาลจิตเวชขอนแก่น</w:t>
            </w:r>
          </w:p>
          <w:p w14:paraId="4387AE37" w14:textId="68031D74" w:rsidR="001D14F2" w:rsidRDefault="001D14F2" w:rsidP="001D14F2">
            <w:pPr>
              <w:rPr>
                <w:rFonts w:ascii="TH SarabunIT๙" w:eastAsia="Calibri" w:hAnsi="TH SarabunIT๙" w:cs="TH SarabunIT๙"/>
                <w:cs/>
              </w:rPr>
            </w:pPr>
            <w:r w:rsidRPr="0081241A">
              <w:rPr>
                <w:rFonts w:ascii="TH SarabunIT๙" w:hAnsi="TH SarabunIT๙" w:cs="TH SarabunIT๙" w:hint="cs"/>
                <w:cs/>
              </w:rPr>
              <w:t>ราชนครินทร์</w:t>
            </w:r>
          </w:p>
        </w:tc>
        <w:tc>
          <w:tcPr>
            <w:tcW w:w="3827" w:type="dxa"/>
          </w:tcPr>
          <w:p w14:paraId="7B199972" w14:textId="77777777" w:rsidR="001D14F2" w:rsidRDefault="001D14F2" w:rsidP="001D14F2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รายงานการวิจัยเรื่อง ..................................</w:t>
            </w:r>
          </w:p>
          <w:p w14:paraId="20209A6F" w14:textId="1EA254DC" w:rsidR="001D14F2" w:rsidRDefault="001D14F2" w:rsidP="001D14F2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ปีที่ดำเนินการ พ.ศ. 2565</w:t>
            </w:r>
          </w:p>
          <w:p w14:paraId="47335769" w14:textId="4BA65744" w:rsidR="001D14F2" w:rsidRDefault="001D14F2" w:rsidP="001D14F2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287" w:type="dxa"/>
          </w:tcPr>
          <w:p w14:paraId="5EDEAC84" w14:textId="1DD15D15" w:rsidR="001D14F2" w:rsidRPr="00BF58C8" w:rsidRDefault="001D14F2" w:rsidP="001D14F2">
            <w:pPr>
              <w:jc w:val="thaiDistribute"/>
              <w:rPr>
                <w:rFonts w:ascii="TH SarabunIT๙" w:hAnsi="TH SarabunIT๙" w:cs="TH SarabunIT๙"/>
                <w:spacing w:val="-8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cs/>
              </w:rPr>
              <w:t>การพัฒนาโปรแกรม.................................</w:t>
            </w:r>
          </w:p>
        </w:tc>
      </w:tr>
    </w:tbl>
    <w:p w14:paraId="07463DAF" w14:textId="77777777" w:rsidR="001E0280" w:rsidRDefault="001E0280" w:rsidP="002438C5"/>
    <w:sectPr w:rsidR="001E0280" w:rsidSect="003848F5">
      <w:headerReference w:type="default" r:id="rId8"/>
      <w:footerReference w:type="default" r:id="rId9"/>
      <w:headerReference w:type="first" r:id="rId10"/>
      <w:pgSz w:w="16840" w:h="11907" w:orient="landscape" w:code="9"/>
      <w:pgMar w:top="1138" w:right="1411" w:bottom="1699" w:left="1699" w:header="706" w:footer="619" w:gutter="0"/>
      <w:pgNumType w:fmt="numberInDash" w:start="3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1D1B9E" w14:textId="77777777" w:rsidR="003848F5" w:rsidRDefault="003848F5">
      <w:r>
        <w:separator/>
      </w:r>
    </w:p>
  </w:endnote>
  <w:endnote w:type="continuationSeparator" w:id="0">
    <w:p w14:paraId="4616B27D" w14:textId="77777777" w:rsidR="003848F5" w:rsidRDefault="00384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82E251" w14:textId="77777777" w:rsidR="00EA5606" w:rsidRDefault="00EA5606">
    <w:pPr>
      <w:pStyle w:val="a7"/>
      <w:jc w:val="center"/>
    </w:pPr>
  </w:p>
  <w:p w14:paraId="473136CF" w14:textId="77777777" w:rsidR="00EA5606" w:rsidRDefault="00EA560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E77464" w14:textId="77777777" w:rsidR="003848F5" w:rsidRDefault="003848F5">
      <w:r>
        <w:separator/>
      </w:r>
    </w:p>
  </w:footnote>
  <w:footnote w:type="continuationSeparator" w:id="0">
    <w:p w14:paraId="792D6503" w14:textId="77777777" w:rsidR="003848F5" w:rsidRDefault="003848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E1E88A" w14:textId="77777777" w:rsidR="00EA5606" w:rsidRDefault="00EA5606">
    <w:pPr>
      <w:pStyle w:val="a5"/>
      <w:jc w:val="center"/>
    </w:pPr>
  </w:p>
  <w:p w14:paraId="4AA2D871" w14:textId="77777777" w:rsidR="00EA5606" w:rsidRDefault="00EA560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15293D" w14:textId="77777777" w:rsidR="00EA5606" w:rsidRDefault="00EA5606">
    <w:pPr>
      <w:pStyle w:val="a5"/>
      <w:jc w:val="center"/>
    </w:pPr>
  </w:p>
  <w:p w14:paraId="5DDBB54B" w14:textId="77777777" w:rsidR="00EA5606" w:rsidRDefault="00EA560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F15D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" w15:restartNumberingAfterBreak="0">
    <w:nsid w:val="058455CC"/>
    <w:multiLevelType w:val="hybridMultilevel"/>
    <w:tmpl w:val="E126FC58"/>
    <w:lvl w:ilvl="0" w:tplc="540E2538">
      <w:start w:val="1"/>
      <w:numFmt w:val="decimal"/>
      <w:lvlText w:val="%1."/>
      <w:lvlJc w:val="left"/>
      <w:pPr>
        <w:ind w:left="-774" w:hanging="360"/>
      </w:pPr>
      <w:rPr>
        <w:rFonts w:ascii="TH SarabunIT๙" w:eastAsia="Calibri" w:hAnsi="TH SarabunIT๙" w:cs="TH SarabunIT๙" w:hint="default"/>
        <w:color w:val="auto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-54" w:hanging="360"/>
      </w:pPr>
    </w:lvl>
    <w:lvl w:ilvl="2" w:tplc="FFFFFFFF" w:tentative="1">
      <w:start w:val="1"/>
      <w:numFmt w:val="lowerRoman"/>
      <w:lvlText w:val="%3."/>
      <w:lvlJc w:val="right"/>
      <w:pPr>
        <w:ind w:left="666" w:hanging="180"/>
      </w:pPr>
    </w:lvl>
    <w:lvl w:ilvl="3" w:tplc="FFFFFFFF" w:tentative="1">
      <w:start w:val="1"/>
      <w:numFmt w:val="decimal"/>
      <w:lvlText w:val="%4."/>
      <w:lvlJc w:val="left"/>
      <w:pPr>
        <w:ind w:left="1386" w:hanging="360"/>
      </w:pPr>
    </w:lvl>
    <w:lvl w:ilvl="4" w:tplc="FFFFFFFF" w:tentative="1">
      <w:start w:val="1"/>
      <w:numFmt w:val="lowerLetter"/>
      <w:lvlText w:val="%5."/>
      <w:lvlJc w:val="left"/>
      <w:pPr>
        <w:ind w:left="2106" w:hanging="360"/>
      </w:pPr>
    </w:lvl>
    <w:lvl w:ilvl="5" w:tplc="FFFFFFFF" w:tentative="1">
      <w:start w:val="1"/>
      <w:numFmt w:val="lowerRoman"/>
      <w:lvlText w:val="%6."/>
      <w:lvlJc w:val="right"/>
      <w:pPr>
        <w:ind w:left="2826" w:hanging="180"/>
      </w:pPr>
    </w:lvl>
    <w:lvl w:ilvl="6" w:tplc="FFFFFFFF" w:tentative="1">
      <w:start w:val="1"/>
      <w:numFmt w:val="decimal"/>
      <w:lvlText w:val="%7."/>
      <w:lvlJc w:val="left"/>
      <w:pPr>
        <w:ind w:left="3546" w:hanging="360"/>
      </w:pPr>
    </w:lvl>
    <w:lvl w:ilvl="7" w:tplc="FFFFFFFF" w:tentative="1">
      <w:start w:val="1"/>
      <w:numFmt w:val="lowerLetter"/>
      <w:lvlText w:val="%8."/>
      <w:lvlJc w:val="left"/>
      <w:pPr>
        <w:ind w:left="4266" w:hanging="360"/>
      </w:pPr>
    </w:lvl>
    <w:lvl w:ilvl="8" w:tplc="FFFFFFFF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2" w15:restartNumberingAfterBreak="0">
    <w:nsid w:val="05FC3A7D"/>
    <w:multiLevelType w:val="hybridMultilevel"/>
    <w:tmpl w:val="93605062"/>
    <w:lvl w:ilvl="0" w:tplc="FFFFFFFF">
      <w:start w:val="1"/>
      <w:numFmt w:val="decimal"/>
      <w:lvlText w:val="%1."/>
      <w:lvlJc w:val="left"/>
      <w:pPr>
        <w:ind w:left="-774" w:hanging="360"/>
      </w:pPr>
      <w:rPr>
        <w:rFonts w:eastAsia="Calibri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-54" w:hanging="360"/>
      </w:pPr>
    </w:lvl>
    <w:lvl w:ilvl="2" w:tplc="FFFFFFFF" w:tentative="1">
      <w:start w:val="1"/>
      <w:numFmt w:val="lowerRoman"/>
      <w:lvlText w:val="%3."/>
      <w:lvlJc w:val="right"/>
      <w:pPr>
        <w:ind w:left="666" w:hanging="180"/>
      </w:pPr>
    </w:lvl>
    <w:lvl w:ilvl="3" w:tplc="FFFFFFFF" w:tentative="1">
      <w:start w:val="1"/>
      <w:numFmt w:val="decimal"/>
      <w:lvlText w:val="%4."/>
      <w:lvlJc w:val="left"/>
      <w:pPr>
        <w:ind w:left="1386" w:hanging="360"/>
      </w:pPr>
    </w:lvl>
    <w:lvl w:ilvl="4" w:tplc="FFFFFFFF" w:tentative="1">
      <w:start w:val="1"/>
      <w:numFmt w:val="lowerLetter"/>
      <w:lvlText w:val="%5."/>
      <w:lvlJc w:val="left"/>
      <w:pPr>
        <w:ind w:left="2106" w:hanging="360"/>
      </w:pPr>
    </w:lvl>
    <w:lvl w:ilvl="5" w:tplc="FFFFFFFF" w:tentative="1">
      <w:start w:val="1"/>
      <w:numFmt w:val="lowerRoman"/>
      <w:lvlText w:val="%6."/>
      <w:lvlJc w:val="right"/>
      <w:pPr>
        <w:ind w:left="2826" w:hanging="180"/>
      </w:pPr>
    </w:lvl>
    <w:lvl w:ilvl="6" w:tplc="FFFFFFFF" w:tentative="1">
      <w:start w:val="1"/>
      <w:numFmt w:val="decimal"/>
      <w:lvlText w:val="%7."/>
      <w:lvlJc w:val="left"/>
      <w:pPr>
        <w:ind w:left="3546" w:hanging="360"/>
      </w:pPr>
    </w:lvl>
    <w:lvl w:ilvl="7" w:tplc="FFFFFFFF" w:tentative="1">
      <w:start w:val="1"/>
      <w:numFmt w:val="lowerLetter"/>
      <w:lvlText w:val="%8."/>
      <w:lvlJc w:val="left"/>
      <w:pPr>
        <w:ind w:left="4266" w:hanging="360"/>
      </w:pPr>
    </w:lvl>
    <w:lvl w:ilvl="8" w:tplc="FFFFFFFF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3" w15:restartNumberingAfterBreak="0">
    <w:nsid w:val="0A4A7381"/>
    <w:multiLevelType w:val="multilevel"/>
    <w:tmpl w:val="DBC24C3E"/>
    <w:lvl w:ilvl="0">
      <w:start w:val="3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680"/>
        </w:tabs>
        <w:ind w:left="76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4" w15:restartNumberingAfterBreak="0">
    <w:nsid w:val="0F961A73"/>
    <w:multiLevelType w:val="multilevel"/>
    <w:tmpl w:val="A53EE19A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92"/>
        </w:tabs>
        <w:ind w:left="1692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44"/>
        </w:tabs>
        <w:ind w:left="2544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00"/>
        </w:tabs>
        <w:ind w:left="5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52"/>
        </w:tabs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64"/>
        </w:tabs>
        <w:ind w:left="77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76"/>
        </w:tabs>
        <w:ind w:left="8976" w:hanging="2160"/>
      </w:pPr>
      <w:rPr>
        <w:rFonts w:hint="default"/>
      </w:rPr>
    </w:lvl>
  </w:abstractNum>
  <w:abstractNum w:abstractNumId="5" w15:restartNumberingAfterBreak="0">
    <w:nsid w:val="143C7033"/>
    <w:multiLevelType w:val="hybridMultilevel"/>
    <w:tmpl w:val="1C1CA3CC"/>
    <w:lvl w:ilvl="0" w:tplc="2988B1C4">
      <w:start w:val="1"/>
      <w:numFmt w:val="decimal"/>
      <w:lvlText w:val="%1."/>
      <w:lvlJc w:val="left"/>
      <w:pPr>
        <w:ind w:left="-774" w:hanging="360"/>
      </w:pPr>
      <w:rPr>
        <w:rFonts w:eastAsia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-54" w:hanging="360"/>
      </w:pPr>
    </w:lvl>
    <w:lvl w:ilvl="2" w:tplc="0409001B" w:tentative="1">
      <w:start w:val="1"/>
      <w:numFmt w:val="lowerRoman"/>
      <w:lvlText w:val="%3."/>
      <w:lvlJc w:val="right"/>
      <w:pPr>
        <w:ind w:left="666" w:hanging="180"/>
      </w:pPr>
    </w:lvl>
    <w:lvl w:ilvl="3" w:tplc="0409000F" w:tentative="1">
      <w:start w:val="1"/>
      <w:numFmt w:val="decimal"/>
      <w:lvlText w:val="%4."/>
      <w:lvlJc w:val="left"/>
      <w:pPr>
        <w:ind w:left="1386" w:hanging="360"/>
      </w:pPr>
    </w:lvl>
    <w:lvl w:ilvl="4" w:tplc="04090019" w:tentative="1">
      <w:start w:val="1"/>
      <w:numFmt w:val="lowerLetter"/>
      <w:lvlText w:val="%5."/>
      <w:lvlJc w:val="left"/>
      <w:pPr>
        <w:ind w:left="2106" w:hanging="360"/>
      </w:pPr>
    </w:lvl>
    <w:lvl w:ilvl="5" w:tplc="0409001B" w:tentative="1">
      <w:start w:val="1"/>
      <w:numFmt w:val="lowerRoman"/>
      <w:lvlText w:val="%6."/>
      <w:lvlJc w:val="right"/>
      <w:pPr>
        <w:ind w:left="2826" w:hanging="180"/>
      </w:pPr>
    </w:lvl>
    <w:lvl w:ilvl="6" w:tplc="0409000F" w:tentative="1">
      <w:start w:val="1"/>
      <w:numFmt w:val="decimal"/>
      <w:lvlText w:val="%7."/>
      <w:lvlJc w:val="left"/>
      <w:pPr>
        <w:ind w:left="3546" w:hanging="360"/>
      </w:pPr>
    </w:lvl>
    <w:lvl w:ilvl="7" w:tplc="04090019" w:tentative="1">
      <w:start w:val="1"/>
      <w:numFmt w:val="lowerLetter"/>
      <w:lvlText w:val="%8."/>
      <w:lvlJc w:val="left"/>
      <w:pPr>
        <w:ind w:left="4266" w:hanging="360"/>
      </w:pPr>
    </w:lvl>
    <w:lvl w:ilvl="8" w:tplc="040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6" w15:restartNumberingAfterBreak="0">
    <w:nsid w:val="145E06D9"/>
    <w:multiLevelType w:val="singleLevel"/>
    <w:tmpl w:val="FCF4B80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7" w15:restartNumberingAfterBreak="0">
    <w:nsid w:val="18AD576A"/>
    <w:multiLevelType w:val="multilevel"/>
    <w:tmpl w:val="7722CB4E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710"/>
        </w:tabs>
        <w:ind w:left="171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140"/>
        </w:tabs>
        <w:ind w:left="7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780"/>
        </w:tabs>
        <w:ind w:left="97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8" w15:restartNumberingAfterBreak="0">
    <w:nsid w:val="1EE61964"/>
    <w:multiLevelType w:val="singleLevel"/>
    <w:tmpl w:val="FCF4B80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9" w15:restartNumberingAfterBreak="0">
    <w:nsid w:val="21D234AD"/>
    <w:multiLevelType w:val="multilevel"/>
    <w:tmpl w:val="3FEEF84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92"/>
        </w:tabs>
        <w:ind w:left="29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24"/>
        </w:tabs>
        <w:ind w:left="56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120"/>
        </w:tabs>
        <w:ind w:left="71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56"/>
        </w:tabs>
        <w:ind w:left="82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752"/>
        </w:tabs>
        <w:ind w:left="97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88"/>
        </w:tabs>
        <w:ind w:left="10888" w:hanging="1800"/>
      </w:pPr>
      <w:rPr>
        <w:rFonts w:hint="default"/>
      </w:rPr>
    </w:lvl>
  </w:abstractNum>
  <w:abstractNum w:abstractNumId="10" w15:restartNumberingAfterBreak="0">
    <w:nsid w:val="23CF6B98"/>
    <w:multiLevelType w:val="singleLevel"/>
    <w:tmpl w:val="DFEAC51C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11" w15:restartNumberingAfterBreak="0">
    <w:nsid w:val="25FE2A90"/>
    <w:multiLevelType w:val="multilevel"/>
    <w:tmpl w:val="029428DE"/>
    <w:lvl w:ilvl="0">
      <w:start w:val="2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8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550"/>
        </w:tabs>
        <w:ind w:left="255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45"/>
        </w:tabs>
        <w:ind w:left="36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715"/>
        </w:tabs>
        <w:ind w:left="57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85"/>
        </w:tabs>
        <w:ind w:left="77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40"/>
        </w:tabs>
        <w:ind w:left="8640" w:hanging="1800"/>
      </w:pPr>
      <w:rPr>
        <w:rFonts w:hint="default"/>
      </w:rPr>
    </w:lvl>
  </w:abstractNum>
  <w:abstractNum w:abstractNumId="12" w15:restartNumberingAfterBreak="0">
    <w:nsid w:val="2A292FCF"/>
    <w:multiLevelType w:val="multilevel"/>
    <w:tmpl w:val="1EBA2FE0"/>
    <w:lvl w:ilvl="0">
      <w:start w:val="1"/>
      <w:numFmt w:val="decimal"/>
      <w:lvlText w:val="%1."/>
      <w:lvlJc w:val="left"/>
      <w:pPr>
        <w:tabs>
          <w:tab w:val="num" w:pos="1144"/>
        </w:tabs>
        <w:ind w:left="1144" w:hanging="43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16"/>
        </w:tabs>
        <w:ind w:left="1716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303"/>
        </w:tabs>
        <w:ind w:left="230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100"/>
        </w:tabs>
        <w:ind w:left="31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537"/>
        </w:tabs>
        <w:ind w:left="35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334"/>
        </w:tabs>
        <w:ind w:left="433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771"/>
        </w:tabs>
        <w:ind w:left="477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568"/>
        </w:tabs>
        <w:ind w:left="55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005"/>
        </w:tabs>
        <w:ind w:left="6005" w:hanging="1800"/>
      </w:pPr>
      <w:rPr>
        <w:rFonts w:hint="default"/>
      </w:rPr>
    </w:lvl>
  </w:abstractNum>
  <w:abstractNum w:abstractNumId="13" w15:restartNumberingAfterBreak="0">
    <w:nsid w:val="445A6B37"/>
    <w:multiLevelType w:val="singleLevel"/>
    <w:tmpl w:val="DFEAC51C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14" w15:restartNumberingAfterBreak="0">
    <w:nsid w:val="4704398E"/>
    <w:multiLevelType w:val="singleLevel"/>
    <w:tmpl w:val="815E6FC8"/>
    <w:lvl w:ilvl="0">
      <w:start w:val="12"/>
      <w:numFmt w:val="decimal"/>
      <w:lvlText w:val="%1."/>
      <w:lvlJc w:val="left"/>
      <w:pPr>
        <w:tabs>
          <w:tab w:val="num" w:pos="2880"/>
        </w:tabs>
        <w:ind w:left="2880" w:hanging="1995"/>
      </w:pPr>
      <w:rPr>
        <w:rFonts w:hint="default"/>
      </w:rPr>
    </w:lvl>
  </w:abstractNum>
  <w:abstractNum w:abstractNumId="15" w15:restartNumberingAfterBreak="0">
    <w:nsid w:val="48D60F8E"/>
    <w:multiLevelType w:val="hybridMultilevel"/>
    <w:tmpl w:val="93605062"/>
    <w:lvl w:ilvl="0" w:tplc="774AD284">
      <w:start w:val="1"/>
      <w:numFmt w:val="decimal"/>
      <w:lvlText w:val="%1."/>
      <w:lvlJc w:val="left"/>
      <w:pPr>
        <w:ind w:left="-774" w:hanging="360"/>
      </w:pPr>
      <w:rPr>
        <w:rFonts w:eastAsia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-54" w:hanging="360"/>
      </w:pPr>
    </w:lvl>
    <w:lvl w:ilvl="2" w:tplc="0409001B" w:tentative="1">
      <w:start w:val="1"/>
      <w:numFmt w:val="lowerRoman"/>
      <w:lvlText w:val="%3."/>
      <w:lvlJc w:val="right"/>
      <w:pPr>
        <w:ind w:left="666" w:hanging="180"/>
      </w:pPr>
    </w:lvl>
    <w:lvl w:ilvl="3" w:tplc="0409000F" w:tentative="1">
      <w:start w:val="1"/>
      <w:numFmt w:val="decimal"/>
      <w:lvlText w:val="%4."/>
      <w:lvlJc w:val="left"/>
      <w:pPr>
        <w:ind w:left="1386" w:hanging="360"/>
      </w:pPr>
    </w:lvl>
    <w:lvl w:ilvl="4" w:tplc="04090019" w:tentative="1">
      <w:start w:val="1"/>
      <w:numFmt w:val="lowerLetter"/>
      <w:lvlText w:val="%5."/>
      <w:lvlJc w:val="left"/>
      <w:pPr>
        <w:ind w:left="2106" w:hanging="360"/>
      </w:pPr>
    </w:lvl>
    <w:lvl w:ilvl="5" w:tplc="0409001B" w:tentative="1">
      <w:start w:val="1"/>
      <w:numFmt w:val="lowerRoman"/>
      <w:lvlText w:val="%6."/>
      <w:lvlJc w:val="right"/>
      <w:pPr>
        <w:ind w:left="2826" w:hanging="180"/>
      </w:pPr>
    </w:lvl>
    <w:lvl w:ilvl="6" w:tplc="0409000F" w:tentative="1">
      <w:start w:val="1"/>
      <w:numFmt w:val="decimal"/>
      <w:lvlText w:val="%7."/>
      <w:lvlJc w:val="left"/>
      <w:pPr>
        <w:ind w:left="3546" w:hanging="360"/>
      </w:pPr>
    </w:lvl>
    <w:lvl w:ilvl="7" w:tplc="04090019" w:tentative="1">
      <w:start w:val="1"/>
      <w:numFmt w:val="lowerLetter"/>
      <w:lvlText w:val="%8."/>
      <w:lvlJc w:val="left"/>
      <w:pPr>
        <w:ind w:left="4266" w:hanging="360"/>
      </w:pPr>
    </w:lvl>
    <w:lvl w:ilvl="8" w:tplc="040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6" w15:restartNumberingAfterBreak="0">
    <w:nsid w:val="4BDB5E62"/>
    <w:multiLevelType w:val="hybridMultilevel"/>
    <w:tmpl w:val="F3E0880C"/>
    <w:lvl w:ilvl="0" w:tplc="18BAD8F0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4E0A40"/>
    <w:multiLevelType w:val="hybridMultilevel"/>
    <w:tmpl w:val="069CE8B2"/>
    <w:lvl w:ilvl="0" w:tplc="FFFFFFFF">
      <w:start w:val="1"/>
      <w:numFmt w:val="decimal"/>
      <w:lvlText w:val="%1."/>
      <w:lvlJc w:val="left"/>
      <w:pPr>
        <w:ind w:left="-774" w:hanging="360"/>
      </w:pPr>
      <w:rPr>
        <w:rFonts w:eastAsia="Calibri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-54" w:hanging="360"/>
      </w:pPr>
    </w:lvl>
    <w:lvl w:ilvl="2" w:tplc="FFFFFFFF" w:tentative="1">
      <w:start w:val="1"/>
      <w:numFmt w:val="lowerRoman"/>
      <w:lvlText w:val="%3."/>
      <w:lvlJc w:val="right"/>
      <w:pPr>
        <w:ind w:left="666" w:hanging="180"/>
      </w:pPr>
    </w:lvl>
    <w:lvl w:ilvl="3" w:tplc="FFFFFFFF" w:tentative="1">
      <w:start w:val="1"/>
      <w:numFmt w:val="decimal"/>
      <w:lvlText w:val="%4."/>
      <w:lvlJc w:val="left"/>
      <w:pPr>
        <w:ind w:left="1386" w:hanging="360"/>
      </w:pPr>
    </w:lvl>
    <w:lvl w:ilvl="4" w:tplc="FFFFFFFF" w:tentative="1">
      <w:start w:val="1"/>
      <w:numFmt w:val="lowerLetter"/>
      <w:lvlText w:val="%5."/>
      <w:lvlJc w:val="left"/>
      <w:pPr>
        <w:ind w:left="2106" w:hanging="360"/>
      </w:pPr>
    </w:lvl>
    <w:lvl w:ilvl="5" w:tplc="FFFFFFFF" w:tentative="1">
      <w:start w:val="1"/>
      <w:numFmt w:val="lowerRoman"/>
      <w:lvlText w:val="%6."/>
      <w:lvlJc w:val="right"/>
      <w:pPr>
        <w:ind w:left="2826" w:hanging="180"/>
      </w:pPr>
    </w:lvl>
    <w:lvl w:ilvl="6" w:tplc="FFFFFFFF" w:tentative="1">
      <w:start w:val="1"/>
      <w:numFmt w:val="decimal"/>
      <w:lvlText w:val="%7."/>
      <w:lvlJc w:val="left"/>
      <w:pPr>
        <w:ind w:left="3546" w:hanging="360"/>
      </w:pPr>
    </w:lvl>
    <w:lvl w:ilvl="7" w:tplc="FFFFFFFF" w:tentative="1">
      <w:start w:val="1"/>
      <w:numFmt w:val="lowerLetter"/>
      <w:lvlText w:val="%8."/>
      <w:lvlJc w:val="left"/>
      <w:pPr>
        <w:ind w:left="4266" w:hanging="360"/>
      </w:pPr>
    </w:lvl>
    <w:lvl w:ilvl="8" w:tplc="FFFFFFFF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8" w15:restartNumberingAfterBreak="0">
    <w:nsid w:val="5249764D"/>
    <w:multiLevelType w:val="singleLevel"/>
    <w:tmpl w:val="4EE06906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9" w15:restartNumberingAfterBreak="0">
    <w:nsid w:val="61B17EBA"/>
    <w:multiLevelType w:val="hybridMultilevel"/>
    <w:tmpl w:val="9D70570A"/>
    <w:lvl w:ilvl="0" w:tplc="FA0C244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15840"/>
    <w:multiLevelType w:val="singleLevel"/>
    <w:tmpl w:val="A0CA02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7649169D"/>
    <w:multiLevelType w:val="singleLevel"/>
    <w:tmpl w:val="724A064A"/>
    <w:lvl w:ilvl="0">
      <w:start w:val="1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Wingdings" w:hint="default"/>
      </w:rPr>
    </w:lvl>
  </w:abstractNum>
  <w:abstractNum w:abstractNumId="22" w15:restartNumberingAfterBreak="0">
    <w:nsid w:val="797A209F"/>
    <w:multiLevelType w:val="hybridMultilevel"/>
    <w:tmpl w:val="4D841A58"/>
    <w:lvl w:ilvl="0" w:tplc="9F46EB9A">
      <w:start w:val="1"/>
      <w:numFmt w:val="decimal"/>
      <w:lvlText w:val="%1."/>
      <w:lvlJc w:val="left"/>
      <w:pPr>
        <w:ind w:left="-774" w:hanging="360"/>
      </w:pPr>
      <w:rPr>
        <w:rFonts w:eastAsia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-54" w:hanging="360"/>
      </w:pPr>
    </w:lvl>
    <w:lvl w:ilvl="2" w:tplc="0409001B" w:tentative="1">
      <w:start w:val="1"/>
      <w:numFmt w:val="lowerRoman"/>
      <w:lvlText w:val="%3."/>
      <w:lvlJc w:val="right"/>
      <w:pPr>
        <w:ind w:left="666" w:hanging="180"/>
      </w:pPr>
    </w:lvl>
    <w:lvl w:ilvl="3" w:tplc="0409000F" w:tentative="1">
      <w:start w:val="1"/>
      <w:numFmt w:val="decimal"/>
      <w:lvlText w:val="%4."/>
      <w:lvlJc w:val="left"/>
      <w:pPr>
        <w:ind w:left="1386" w:hanging="360"/>
      </w:pPr>
    </w:lvl>
    <w:lvl w:ilvl="4" w:tplc="04090019" w:tentative="1">
      <w:start w:val="1"/>
      <w:numFmt w:val="lowerLetter"/>
      <w:lvlText w:val="%5."/>
      <w:lvlJc w:val="left"/>
      <w:pPr>
        <w:ind w:left="2106" w:hanging="360"/>
      </w:pPr>
    </w:lvl>
    <w:lvl w:ilvl="5" w:tplc="0409001B" w:tentative="1">
      <w:start w:val="1"/>
      <w:numFmt w:val="lowerRoman"/>
      <w:lvlText w:val="%6."/>
      <w:lvlJc w:val="right"/>
      <w:pPr>
        <w:ind w:left="2826" w:hanging="180"/>
      </w:pPr>
    </w:lvl>
    <w:lvl w:ilvl="6" w:tplc="0409000F" w:tentative="1">
      <w:start w:val="1"/>
      <w:numFmt w:val="decimal"/>
      <w:lvlText w:val="%7."/>
      <w:lvlJc w:val="left"/>
      <w:pPr>
        <w:ind w:left="3546" w:hanging="360"/>
      </w:pPr>
    </w:lvl>
    <w:lvl w:ilvl="7" w:tplc="04090019" w:tentative="1">
      <w:start w:val="1"/>
      <w:numFmt w:val="lowerLetter"/>
      <w:lvlText w:val="%8."/>
      <w:lvlJc w:val="left"/>
      <w:pPr>
        <w:ind w:left="4266" w:hanging="360"/>
      </w:pPr>
    </w:lvl>
    <w:lvl w:ilvl="8" w:tplc="0409001B" w:tentative="1">
      <w:start w:val="1"/>
      <w:numFmt w:val="lowerRoman"/>
      <w:lvlText w:val="%9."/>
      <w:lvlJc w:val="right"/>
      <w:pPr>
        <w:ind w:left="4986" w:hanging="180"/>
      </w:pPr>
    </w:lvl>
  </w:abstractNum>
  <w:num w:numId="1" w16cid:durableId="1413964292">
    <w:abstractNumId w:val="0"/>
  </w:num>
  <w:num w:numId="2" w16cid:durableId="1671323133">
    <w:abstractNumId w:val="18"/>
  </w:num>
  <w:num w:numId="3" w16cid:durableId="1882670882">
    <w:abstractNumId w:val="14"/>
  </w:num>
  <w:num w:numId="4" w16cid:durableId="316112571">
    <w:abstractNumId w:val="21"/>
  </w:num>
  <w:num w:numId="5" w16cid:durableId="1201820090">
    <w:abstractNumId w:val="20"/>
  </w:num>
  <w:num w:numId="6" w16cid:durableId="1058210216">
    <w:abstractNumId w:val="6"/>
  </w:num>
  <w:num w:numId="7" w16cid:durableId="1602375678">
    <w:abstractNumId w:val="8"/>
  </w:num>
  <w:num w:numId="8" w16cid:durableId="22290290">
    <w:abstractNumId w:val="13"/>
  </w:num>
  <w:num w:numId="9" w16cid:durableId="1218006626">
    <w:abstractNumId w:val="10"/>
  </w:num>
  <w:num w:numId="10" w16cid:durableId="1187982894">
    <w:abstractNumId w:val="12"/>
  </w:num>
  <w:num w:numId="11" w16cid:durableId="717776517">
    <w:abstractNumId w:val="4"/>
  </w:num>
  <w:num w:numId="12" w16cid:durableId="553614406">
    <w:abstractNumId w:val="11"/>
  </w:num>
  <w:num w:numId="13" w16cid:durableId="1340813532">
    <w:abstractNumId w:val="7"/>
  </w:num>
  <w:num w:numId="14" w16cid:durableId="1284113527">
    <w:abstractNumId w:val="3"/>
  </w:num>
  <w:num w:numId="15" w16cid:durableId="2131052094">
    <w:abstractNumId w:val="9"/>
  </w:num>
  <w:num w:numId="16" w16cid:durableId="585311512">
    <w:abstractNumId w:val="19"/>
  </w:num>
  <w:num w:numId="17" w16cid:durableId="377969510">
    <w:abstractNumId w:val="22"/>
  </w:num>
  <w:num w:numId="18" w16cid:durableId="397825700">
    <w:abstractNumId w:val="17"/>
  </w:num>
  <w:num w:numId="19" w16cid:durableId="822282917">
    <w:abstractNumId w:val="5"/>
  </w:num>
  <w:num w:numId="20" w16cid:durableId="785197696">
    <w:abstractNumId w:val="15"/>
  </w:num>
  <w:num w:numId="21" w16cid:durableId="536360154">
    <w:abstractNumId w:val="2"/>
  </w:num>
  <w:num w:numId="22" w16cid:durableId="1043601086">
    <w:abstractNumId w:val="1"/>
  </w:num>
  <w:num w:numId="23" w16cid:durableId="210823031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D23"/>
    <w:rsid w:val="000002E9"/>
    <w:rsid w:val="00000F6A"/>
    <w:rsid w:val="00001BAD"/>
    <w:rsid w:val="00002619"/>
    <w:rsid w:val="00003BBA"/>
    <w:rsid w:val="00004C0D"/>
    <w:rsid w:val="000052A9"/>
    <w:rsid w:val="000078FE"/>
    <w:rsid w:val="00013BE6"/>
    <w:rsid w:val="00013E30"/>
    <w:rsid w:val="00014E6D"/>
    <w:rsid w:val="00014FB7"/>
    <w:rsid w:val="000230AF"/>
    <w:rsid w:val="00025D43"/>
    <w:rsid w:val="000272C9"/>
    <w:rsid w:val="00031A8B"/>
    <w:rsid w:val="00031DD9"/>
    <w:rsid w:val="000358E6"/>
    <w:rsid w:val="00040B2E"/>
    <w:rsid w:val="0004380D"/>
    <w:rsid w:val="00044E04"/>
    <w:rsid w:val="00047A90"/>
    <w:rsid w:val="00050F80"/>
    <w:rsid w:val="00051A78"/>
    <w:rsid w:val="00053B0F"/>
    <w:rsid w:val="00053B16"/>
    <w:rsid w:val="00053D24"/>
    <w:rsid w:val="00056264"/>
    <w:rsid w:val="00057469"/>
    <w:rsid w:val="000611FD"/>
    <w:rsid w:val="00063D09"/>
    <w:rsid w:val="00067E1C"/>
    <w:rsid w:val="00070EF7"/>
    <w:rsid w:val="000754F9"/>
    <w:rsid w:val="00076557"/>
    <w:rsid w:val="00076FF6"/>
    <w:rsid w:val="00077B4A"/>
    <w:rsid w:val="00081D9B"/>
    <w:rsid w:val="00082C82"/>
    <w:rsid w:val="000830B5"/>
    <w:rsid w:val="00083210"/>
    <w:rsid w:val="000853D8"/>
    <w:rsid w:val="00090202"/>
    <w:rsid w:val="00094A67"/>
    <w:rsid w:val="00097968"/>
    <w:rsid w:val="000A195A"/>
    <w:rsid w:val="000A2589"/>
    <w:rsid w:val="000A3592"/>
    <w:rsid w:val="000A52FD"/>
    <w:rsid w:val="000A5F9A"/>
    <w:rsid w:val="000A6871"/>
    <w:rsid w:val="000A7A1C"/>
    <w:rsid w:val="000B05A1"/>
    <w:rsid w:val="000B22BC"/>
    <w:rsid w:val="000B673E"/>
    <w:rsid w:val="000C0A41"/>
    <w:rsid w:val="000C2B93"/>
    <w:rsid w:val="000C4D60"/>
    <w:rsid w:val="000C6185"/>
    <w:rsid w:val="000C7328"/>
    <w:rsid w:val="000C7596"/>
    <w:rsid w:val="000D0609"/>
    <w:rsid w:val="000D1DA1"/>
    <w:rsid w:val="000D2D2B"/>
    <w:rsid w:val="000D32FC"/>
    <w:rsid w:val="000D4883"/>
    <w:rsid w:val="000D62E3"/>
    <w:rsid w:val="000D7033"/>
    <w:rsid w:val="000E06C3"/>
    <w:rsid w:val="000E11E7"/>
    <w:rsid w:val="000F246E"/>
    <w:rsid w:val="000F534D"/>
    <w:rsid w:val="000F5544"/>
    <w:rsid w:val="000F563D"/>
    <w:rsid w:val="000F7D55"/>
    <w:rsid w:val="000F7F24"/>
    <w:rsid w:val="00100B40"/>
    <w:rsid w:val="00100DB7"/>
    <w:rsid w:val="00102E2B"/>
    <w:rsid w:val="0010474E"/>
    <w:rsid w:val="00104766"/>
    <w:rsid w:val="00105E17"/>
    <w:rsid w:val="00107B66"/>
    <w:rsid w:val="00115974"/>
    <w:rsid w:val="00120B01"/>
    <w:rsid w:val="001220EE"/>
    <w:rsid w:val="00125B5C"/>
    <w:rsid w:val="00130355"/>
    <w:rsid w:val="00132259"/>
    <w:rsid w:val="0013608B"/>
    <w:rsid w:val="001436D6"/>
    <w:rsid w:val="0014469E"/>
    <w:rsid w:val="00146789"/>
    <w:rsid w:val="00150CEB"/>
    <w:rsid w:val="001512BF"/>
    <w:rsid w:val="001568D2"/>
    <w:rsid w:val="00157A05"/>
    <w:rsid w:val="00157FED"/>
    <w:rsid w:val="001609A0"/>
    <w:rsid w:val="00161E3F"/>
    <w:rsid w:val="00163089"/>
    <w:rsid w:val="00163379"/>
    <w:rsid w:val="00163A3C"/>
    <w:rsid w:val="00163DE5"/>
    <w:rsid w:val="00170E7F"/>
    <w:rsid w:val="00170FFD"/>
    <w:rsid w:val="001730D0"/>
    <w:rsid w:val="00174926"/>
    <w:rsid w:val="00177EF8"/>
    <w:rsid w:val="001819A4"/>
    <w:rsid w:val="0018271C"/>
    <w:rsid w:val="0018422B"/>
    <w:rsid w:val="00185F82"/>
    <w:rsid w:val="001869FF"/>
    <w:rsid w:val="00187DC7"/>
    <w:rsid w:val="00194971"/>
    <w:rsid w:val="00194E1B"/>
    <w:rsid w:val="001A1865"/>
    <w:rsid w:val="001A188B"/>
    <w:rsid w:val="001A4DD5"/>
    <w:rsid w:val="001A4E1B"/>
    <w:rsid w:val="001A5527"/>
    <w:rsid w:val="001A6805"/>
    <w:rsid w:val="001A7447"/>
    <w:rsid w:val="001B3B7A"/>
    <w:rsid w:val="001B7C99"/>
    <w:rsid w:val="001C1100"/>
    <w:rsid w:val="001C2BEB"/>
    <w:rsid w:val="001C3E9D"/>
    <w:rsid w:val="001C5819"/>
    <w:rsid w:val="001C6276"/>
    <w:rsid w:val="001D14F2"/>
    <w:rsid w:val="001D3726"/>
    <w:rsid w:val="001D5663"/>
    <w:rsid w:val="001D5C5F"/>
    <w:rsid w:val="001E0280"/>
    <w:rsid w:val="001E2296"/>
    <w:rsid w:val="001E44E7"/>
    <w:rsid w:val="001E4E9C"/>
    <w:rsid w:val="001E613C"/>
    <w:rsid w:val="001F0609"/>
    <w:rsid w:val="001F1D38"/>
    <w:rsid w:val="001F43AE"/>
    <w:rsid w:val="001F5681"/>
    <w:rsid w:val="002018B3"/>
    <w:rsid w:val="00201A3C"/>
    <w:rsid w:val="00205C1B"/>
    <w:rsid w:val="002067E6"/>
    <w:rsid w:val="002068BD"/>
    <w:rsid w:val="00212EB8"/>
    <w:rsid w:val="00213BF7"/>
    <w:rsid w:val="00216A21"/>
    <w:rsid w:val="00221089"/>
    <w:rsid w:val="00232033"/>
    <w:rsid w:val="00232B34"/>
    <w:rsid w:val="00233A75"/>
    <w:rsid w:val="00237A77"/>
    <w:rsid w:val="00242A9F"/>
    <w:rsid w:val="002431A6"/>
    <w:rsid w:val="0024329E"/>
    <w:rsid w:val="002438C5"/>
    <w:rsid w:val="00245AAC"/>
    <w:rsid w:val="002463AA"/>
    <w:rsid w:val="0025244D"/>
    <w:rsid w:val="002546A7"/>
    <w:rsid w:val="00255221"/>
    <w:rsid w:val="00255FF2"/>
    <w:rsid w:val="002570DB"/>
    <w:rsid w:val="00257F2B"/>
    <w:rsid w:val="00263504"/>
    <w:rsid w:val="00263B48"/>
    <w:rsid w:val="002644C2"/>
    <w:rsid w:val="002657D3"/>
    <w:rsid w:val="00265DFE"/>
    <w:rsid w:val="00267973"/>
    <w:rsid w:val="00273428"/>
    <w:rsid w:val="00276159"/>
    <w:rsid w:val="00277313"/>
    <w:rsid w:val="002779B0"/>
    <w:rsid w:val="00281B65"/>
    <w:rsid w:val="00282171"/>
    <w:rsid w:val="00282B02"/>
    <w:rsid w:val="00283E11"/>
    <w:rsid w:val="0029171A"/>
    <w:rsid w:val="0029203C"/>
    <w:rsid w:val="002950E7"/>
    <w:rsid w:val="00295437"/>
    <w:rsid w:val="002956ED"/>
    <w:rsid w:val="00296781"/>
    <w:rsid w:val="002A0344"/>
    <w:rsid w:val="002A4993"/>
    <w:rsid w:val="002A5784"/>
    <w:rsid w:val="002B35F4"/>
    <w:rsid w:val="002B6C0D"/>
    <w:rsid w:val="002B7662"/>
    <w:rsid w:val="002B7B34"/>
    <w:rsid w:val="002C077B"/>
    <w:rsid w:val="002C1BF3"/>
    <w:rsid w:val="002C4A82"/>
    <w:rsid w:val="002D229C"/>
    <w:rsid w:val="002D3731"/>
    <w:rsid w:val="002E1210"/>
    <w:rsid w:val="002E1C01"/>
    <w:rsid w:val="002E2BA1"/>
    <w:rsid w:val="002E48CB"/>
    <w:rsid w:val="002E587A"/>
    <w:rsid w:val="002E5D5B"/>
    <w:rsid w:val="002E750A"/>
    <w:rsid w:val="002E7846"/>
    <w:rsid w:val="0030329D"/>
    <w:rsid w:val="00303DF8"/>
    <w:rsid w:val="00304B7E"/>
    <w:rsid w:val="003077DF"/>
    <w:rsid w:val="003133D1"/>
    <w:rsid w:val="00313C4E"/>
    <w:rsid w:val="00315F2D"/>
    <w:rsid w:val="0032069A"/>
    <w:rsid w:val="00323AAF"/>
    <w:rsid w:val="00323E7A"/>
    <w:rsid w:val="003242B9"/>
    <w:rsid w:val="00326559"/>
    <w:rsid w:val="00327AE4"/>
    <w:rsid w:val="003300BF"/>
    <w:rsid w:val="00331303"/>
    <w:rsid w:val="0033265B"/>
    <w:rsid w:val="00344AF4"/>
    <w:rsid w:val="00347C7B"/>
    <w:rsid w:val="00356B8F"/>
    <w:rsid w:val="00357585"/>
    <w:rsid w:val="003576AC"/>
    <w:rsid w:val="003628A1"/>
    <w:rsid w:val="00364B4F"/>
    <w:rsid w:val="00370368"/>
    <w:rsid w:val="003705B5"/>
    <w:rsid w:val="00371CE1"/>
    <w:rsid w:val="00376C47"/>
    <w:rsid w:val="003809CF"/>
    <w:rsid w:val="003817E6"/>
    <w:rsid w:val="003848F5"/>
    <w:rsid w:val="00384D22"/>
    <w:rsid w:val="003855B1"/>
    <w:rsid w:val="0038715D"/>
    <w:rsid w:val="00387AB4"/>
    <w:rsid w:val="00387C63"/>
    <w:rsid w:val="00393138"/>
    <w:rsid w:val="0039381C"/>
    <w:rsid w:val="003A08D6"/>
    <w:rsid w:val="003A30C0"/>
    <w:rsid w:val="003A3578"/>
    <w:rsid w:val="003A3C1D"/>
    <w:rsid w:val="003A48B3"/>
    <w:rsid w:val="003A56C3"/>
    <w:rsid w:val="003A5C78"/>
    <w:rsid w:val="003B18AD"/>
    <w:rsid w:val="003B42C3"/>
    <w:rsid w:val="003C07FA"/>
    <w:rsid w:val="003C2A20"/>
    <w:rsid w:val="003C3BAB"/>
    <w:rsid w:val="003C479E"/>
    <w:rsid w:val="003C77AE"/>
    <w:rsid w:val="003C7BA1"/>
    <w:rsid w:val="003D1291"/>
    <w:rsid w:val="003D1ECD"/>
    <w:rsid w:val="003D5241"/>
    <w:rsid w:val="003D7287"/>
    <w:rsid w:val="003E324D"/>
    <w:rsid w:val="003E640A"/>
    <w:rsid w:val="003E752C"/>
    <w:rsid w:val="003F05A9"/>
    <w:rsid w:val="003F3B18"/>
    <w:rsid w:val="003F7183"/>
    <w:rsid w:val="00400B47"/>
    <w:rsid w:val="00404C54"/>
    <w:rsid w:val="0041001E"/>
    <w:rsid w:val="00412699"/>
    <w:rsid w:val="004139AF"/>
    <w:rsid w:val="004148B3"/>
    <w:rsid w:val="00415914"/>
    <w:rsid w:val="004161E4"/>
    <w:rsid w:val="00416F78"/>
    <w:rsid w:val="004233E6"/>
    <w:rsid w:val="0043202F"/>
    <w:rsid w:val="00435CE6"/>
    <w:rsid w:val="00444073"/>
    <w:rsid w:val="004454F4"/>
    <w:rsid w:val="00446124"/>
    <w:rsid w:val="00446FA7"/>
    <w:rsid w:val="0044795A"/>
    <w:rsid w:val="00450978"/>
    <w:rsid w:val="00450B4E"/>
    <w:rsid w:val="00452411"/>
    <w:rsid w:val="004531F0"/>
    <w:rsid w:val="00454307"/>
    <w:rsid w:val="004549A2"/>
    <w:rsid w:val="004552F9"/>
    <w:rsid w:val="00456135"/>
    <w:rsid w:val="0045760A"/>
    <w:rsid w:val="004601A0"/>
    <w:rsid w:val="00460BBC"/>
    <w:rsid w:val="00460CA0"/>
    <w:rsid w:val="00463659"/>
    <w:rsid w:val="0046711C"/>
    <w:rsid w:val="00484826"/>
    <w:rsid w:val="004854B8"/>
    <w:rsid w:val="00497B56"/>
    <w:rsid w:val="004A0120"/>
    <w:rsid w:val="004A3467"/>
    <w:rsid w:val="004A5B55"/>
    <w:rsid w:val="004A673A"/>
    <w:rsid w:val="004B4D69"/>
    <w:rsid w:val="004B5238"/>
    <w:rsid w:val="004B6EC4"/>
    <w:rsid w:val="004C0951"/>
    <w:rsid w:val="004C09BD"/>
    <w:rsid w:val="004C0AAC"/>
    <w:rsid w:val="004C0FAB"/>
    <w:rsid w:val="004C3F38"/>
    <w:rsid w:val="004C450E"/>
    <w:rsid w:val="004C4CF4"/>
    <w:rsid w:val="004D0F36"/>
    <w:rsid w:val="004D133F"/>
    <w:rsid w:val="004D21E6"/>
    <w:rsid w:val="004D21F6"/>
    <w:rsid w:val="004D5A66"/>
    <w:rsid w:val="004D6AA6"/>
    <w:rsid w:val="004D6AAD"/>
    <w:rsid w:val="004D6D94"/>
    <w:rsid w:val="004E0D9B"/>
    <w:rsid w:val="004E506C"/>
    <w:rsid w:val="004E6386"/>
    <w:rsid w:val="004E6FC9"/>
    <w:rsid w:val="004E79A9"/>
    <w:rsid w:val="004F0E3B"/>
    <w:rsid w:val="004F0F60"/>
    <w:rsid w:val="004F2196"/>
    <w:rsid w:val="004F3158"/>
    <w:rsid w:val="004F582B"/>
    <w:rsid w:val="004F65A1"/>
    <w:rsid w:val="0051086C"/>
    <w:rsid w:val="0051197F"/>
    <w:rsid w:val="00511E57"/>
    <w:rsid w:val="00515554"/>
    <w:rsid w:val="0051649B"/>
    <w:rsid w:val="005210E8"/>
    <w:rsid w:val="005237A1"/>
    <w:rsid w:val="00523F4C"/>
    <w:rsid w:val="005279E6"/>
    <w:rsid w:val="00527EAB"/>
    <w:rsid w:val="005308AC"/>
    <w:rsid w:val="00532F12"/>
    <w:rsid w:val="00533037"/>
    <w:rsid w:val="00533DAE"/>
    <w:rsid w:val="00536184"/>
    <w:rsid w:val="0053655F"/>
    <w:rsid w:val="005427DF"/>
    <w:rsid w:val="005433C5"/>
    <w:rsid w:val="005445CA"/>
    <w:rsid w:val="00553BFB"/>
    <w:rsid w:val="00554143"/>
    <w:rsid w:val="00554956"/>
    <w:rsid w:val="00554B62"/>
    <w:rsid w:val="00555EAE"/>
    <w:rsid w:val="0055612A"/>
    <w:rsid w:val="00557E83"/>
    <w:rsid w:val="0056015D"/>
    <w:rsid w:val="0056384F"/>
    <w:rsid w:val="00563B06"/>
    <w:rsid w:val="00564052"/>
    <w:rsid w:val="00564DA2"/>
    <w:rsid w:val="00565110"/>
    <w:rsid w:val="00567431"/>
    <w:rsid w:val="005718A5"/>
    <w:rsid w:val="00572E99"/>
    <w:rsid w:val="00574289"/>
    <w:rsid w:val="005762E1"/>
    <w:rsid w:val="00576C78"/>
    <w:rsid w:val="00577423"/>
    <w:rsid w:val="005775AD"/>
    <w:rsid w:val="0058071B"/>
    <w:rsid w:val="00580945"/>
    <w:rsid w:val="00582470"/>
    <w:rsid w:val="00584310"/>
    <w:rsid w:val="005852F3"/>
    <w:rsid w:val="0058734D"/>
    <w:rsid w:val="005879E9"/>
    <w:rsid w:val="00587B92"/>
    <w:rsid w:val="00591B83"/>
    <w:rsid w:val="00592CB7"/>
    <w:rsid w:val="0059675E"/>
    <w:rsid w:val="005969E6"/>
    <w:rsid w:val="005A05ED"/>
    <w:rsid w:val="005A0764"/>
    <w:rsid w:val="005A3514"/>
    <w:rsid w:val="005A6053"/>
    <w:rsid w:val="005A65CA"/>
    <w:rsid w:val="005A6A5B"/>
    <w:rsid w:val="005B489B"/>
    <w:rsid w:val="005C115E"/>
    <w:rsid w:val="005C1918"/>
    <w:rsid w:val="005C3741"/>
    <w:rsid w:val="005C5208"/>
    <w:rsid w:val="005D6EC2"/>
    <w:rsid w:val="005E01E4"/>
    <w:rsid w:val="005E0492"/>
    <w:rsid w:val="005E1162"/>
    <w:rsid w:val="005E4CB5"/>
    <w:rsid w:val="005F107D"/>
    <w:rsid w:val="005F1D61"/>
    <w:rsid w:val="005F21E5"/>
    <w:rsid w:val="005F2839"/>
    <w:rsid w:val="005F2A86"/>
    <w:rsid w:val="005F3F2D"/>
    <w:rsid w:val="005F65EA"/>
    <w:rsid w:val="0060036E"/>
    <w:rsid w:val="00605D09"/>
    <w:rsid w:val="00611819"/>
    <w:rsid w:val="0061194B"/>
    <w:rsid w:val="00613454"/>
    <w:rsid w:val="00613C26"/>
    <w:rsid w:val="00616CCB"/>
    <w:rsid w:val="006209D5"/>
    <w:rsid w:val="006220F9"/>
    <w:rsid w:val="00624D23"/>
    <w:rsid w:val="00627F74"/>
    <w:rsid w:val="00630B19"/>
    <w:rsid w:val="00631A4C"/>
    <w:rsid w:val="00633064"/>
    <w:rsid w:val="00637256"/>
    <w:rsid w:val="006459DD"/>
    <w:rsid w:val="006476E6"/>
    <w:rsid w:val="00652D4F"/>
    <w:rsid w:val="0065574D"/>
    <w:rsid w:val="006568CF"/>
    <w:rsid w:val="006645D4"/>
    <w:rsid w:val="00665C68"/>
    <w:rsid w:val="00667E4B"/>
    <w:rsid w:val="0067459F"/>
    <w:rsid w:val="006825CB"/>
    <w:rsid w:val="00683F9C"/>
    <w:rsid w:val="00684156"/>
    <w:rsid w:val="0068521E"/>
    <w:rsid w:val="00685E37"/>
    <w:rsid w:val="0068653F"/>
    <w:rsid w:val="0068655D"/>
    <w:rsid w:val="0069137F"/>
    <w:rsid w:val="00693D25"/>
    <w:rsid w:val="00694F9F"/>
    <w:rsid w:val="006A0684"/>
    <w:rsid w:val="006A25CE"/>
    <w:rsid w:val="006A60C1"/>
    <w:rsid w:val="006B2EB3"/>
    <w:rsid w:val="006B6C00"/>
    <w:rsid w:val="006B6C48"/>
    <w:rsid w:val="006C0E1C"/>
    <w:rsid w:val="006C142C"/>
    <w:rsid w:val="006C42A0"/>
    <w:rsid w:val="006C4511"/>
    <w:rsid w:val="006C481F"/>
    <w:rsid w:val="006C7A49"/>
    <w:rsid w:val="006D2194"/>
    <w:rsid w:val="006D5FF2"/>
    <w:rsid w:val="006D7FC9"/>
    <w:rsid w:val="006E0887"/>
    <w:rsid w:val="006E29E1"/>
    <w:rsid w:val="006E3BD1"/>
    <w:rsid w:val="006E6698"/>
    <w:rsid w:val="006E6BFE"/>
    <w:rsid w:val="006F00EC"/>
    <w:rsid w:val="006F21BE"/>
    <w:rsid w:val="006F29A8"/>
    <w:rsid w:val="006F5471"/>
    <w:rsid w:val="00703B0A"/>
    <w:rsid w:val="00704A11"/>
    <w:rsid w:val="00704E7B"/>
    <w:rsid w:val="0070592F"/>
    <w:rsid w:val="0070783D"/>
    <w:rsid w:val="00707C89"/>
    <w:rsid w:val="00710FC8"/>
    <w:rsid w:val="0071183E"/>
    <w:rsid w:val="00711A91"/>
    <w:rsid w:val="00712E30"/>
    <w:rsid w:val="00715182"/>
    <w:rsid w:val="00724AB2"/>
    <w:rsid w:val="00725ABE"/>
    <w:rsid w:val="00725F5D"/>
    <w:rsid w:val="007261B7"/>
    <w:rsid w:val="007268EC"/>
    <w:rsid w:val="0073022D"/>
    <w:rsid w:val="00730F8B"/>
    <w:rsid w:val="007339BE"/>
    <w:rsid w:val="00737658"/>
    <w:rsid w:val="00747970"/>
    <w:rsid w:val="00751FE2"/>
    <w:rsid w:val="00756C51"/>
    <w:rsid w:val="00766503"/>
    <w:rsid w:val="00766F57"/>
    <w:rsid w:val="0077631E"/>
    <w:rsid w:val="00781593"/>
    <w:rsid w:val="00781C4C"/>
    <w:rsid w:val="007834B4"/>
    <w:rsid w:val="00786DBC"/>
    <w:rsid w:val="007979DE"/>
    <w:rsid w:val="007A1829"/>
    <w:rsid w:val="007A51EA"/>
    <w:rsid w:val="007A55DD"/>
    <w:rsid w:val="007B16A6"/>
    <w:rsid w:val="007B2564"/>
    <w:rsid w:val="007B3836"/>
    <w:rsid w:val="007B3926"/>
    <w:rsid w:val="007B513B"/>
    <w:rsid w:val="007C1B4F"/>
    <w:rsid w:val="007C37BD"/>
    <w:rsid w:val="007C6691"/>
    <w:rsid w:val="007C6A15"/>
    <w:rsid w:val="007C72A3"/>
    <w:rsid w:val="007D33B6"/>
    <w:rsid w:val="007D5AD7"/>
    <w:rsid w:val="007D5BAB"/>
    <w:rsid w:val="007D6BAF"/>
    <w:rsid w:val="007D7ED2"/>
    <w:rsid w:val="007D7F44"/>
    <w:rsid w:val="007E14A5"/>
    <w:rsid w:val="007E3893"/>
    <w:rsid w:val="007E5326"/>
    <w:rsid w:val="007E5C38"/>
    <w:rsid w:val="007E7132"/>
    <w:rsid w:val="007F1F89"/>
    <w:rsid w:val="007F2336"/>
    <w:rsid w:val="007F33CE"/>
    <w:rsid w:val="007F4606"/>
    <w:rsid w:val="007F612D"/>
    <w:rsid w:val="008006D8"/>
    <w:rsid w:val="00800C1B"/>
    <w:rsid w:val="00804478"/>
    <w:rsid w:val="00804FAE"/>
    <w:rsid w:val="00805823"/>
    <w:rsid w:val="00805A5B"/>
    <w:rsid w:val="00805A98"/>
    <w:rsid w:val="00805B3A"/>
    <w:rsid w:val="00811562"/>
    <w:rsid w:val="00811C23"/>
    <w:rsid w:val="0081241A"/>
    <w:rsid w:val="00813A64"/>
    <w:rsid w:val="0081437B"/>
    <w:rsid w:val="00815794"/>
    <w:rsid w:val="00815907"/>
    <w:rsid w:val="008175FB"/>
    <w:rsid w:val="00820CAF"/>
    <w:rsid w:val="00827CE2"/>
    <w:rsid w:val="0083034F"/>
    <w:rsid w:val="00832DF7"/>
    <w:rsid w:val="008347C7"/>
    <w:rsid w:val="008364E0"/>
    <w:rsid w:val="00841B98"/>
    <w:rsid w:val="00844CBF"/>
    <w:rsid w:val="00845C50"/>
    <w:rsid w:val="00846289"/>
    <w:rsid w:val="00853817"/>
    <w:rsid w:val="008569BE"/>
    <w:rsid w:val="00856DF3"/>
    <w:rsid w:val="008579E8"/>
    <w:rsid w:val="0086168E"/>
    <w:rsid w:val="008647D9"/>
    <w:rsid w:val="00867E32"/>
    <w:rsid w:val="00867FA4"/>
    <w:rsid w:val="00870153"/>
    <w:rsid w:val="00872F58"/>
    <w:rsid w:val="00873377"/>
    <w:rsid w:val="0087415E"/>
    <w:rsid w:val="008752B1"/>
    <w:rsid w:val="00876367"/>
    <w:rsid w:val="008814A2"/>
    <w:rsid w:val="008816A5"/>
    <w:rsid w:val="0088527F"/>
    <w:rsid w:val="0088635C"/>
    <w:rsid w:val="00886C26"/>
    <w:rsid w:val="00886D46"/>
    <w:rsid w:val="00890936"/>
    <w:rsid w:val="008923C7"/>
    <w:rsid w:val="00892CB1"/>
    <w:rsid w:val="00893E65"/>
    <w:rsid w:val="0089622E"/>
    <w:rsid w:val="008A08AE"/>
    <w:rsid w:val="008A1F70"/>
    <w:rsid w:val="008A2235"/>
    <w:rsid w:val="008A465C"/>
    <w:rsid w:val="008A5FF5"/>
    <w:rsid w:val="008A7E73"/>
    <w:rsid w:val="008B1136"/>
    <w:rsid w:val="008B4EA0"/>
    <w:rsid w:val="008B7E7A"/>
    <w:rsid w:val="008C05BB"/>
    <w:rsid w:val="008C07D0"/>
    <w:rsid w:val="008C5AEE"/>
    <w:rsid w:val="008C72FB"/>
    <w:rsid w:val="008D402D"/>
    <w:rsid w:val="008D5B37"/>
    <w:rsid w:val="008E09B0"/>
    <w:rsid w:val="008E33D0"/>
    <w:rsid w:val="008E4A51"/>
    <w:rsid w:val="008E5DDE"/>
    <w:rsid w:val="008E6CC5"/>
    <w:rsid w:val="008E7D80"/>
    <w:rsid w:val="008F0C69"/>
    <w:rsid w:val="008F2AA5"/>
    <w:rsid w:val="008F39C8"/>
    <w:rsid w:val="008F535B"/>
    <w:rsid w:val="00903867"/>
    <w:rsid w:val="00906307"/>
    <w:rsid w:val="00907A71"/>
    <w:rsid w:val="00910068"/>
    <w:rsid w:val="009107F9"/>
    <w:rsid w:val="0091115A"/>
    <w:rsid w:val="00912B1D"/>
    <w:rsid w:val="00914A85"/>
    <w:rsid w:val="009173B3"/>
    <w:rsid w:val="00920F3F"/>
    <w:rsid w:val="00924DCB"/>
    <w:rsid w:val="009307C4"/>
    <w:rsid w:val="00934EF2"/>
    <w:rsid w:val="009357C4"/>
    <w:rsid w:val="009444B9"/>
    <w:rsid w:val="00946CC6"/>
    <w:rsid w:val="00952F3C"/>
    <w:rsid w:val="00956520"/>
    <w:rsid w:val="00962351"/>
    <w:rsid w:val="00964C66"/>
    <w:rsid w:val="00967B5C"/>
    <w:rsid w:val="00967D7D"/>
    <w:rsid w:val="00971B47"/>
    <w:rsid w:val="009721D8"/>
    <w:rsid w:val="00973E35"/>
    <w:rsid w:val="00974D44"/>
    <w:rsid w:val="00981BEF"/>
    <w:rsid w:val="0098398B"/>
    <w:rsid w:val="0098460E"/>
    <w:rsid w:val="00991924"/>
    <w:rsid w:val="009927EE"/>
    <w:rsid w:val="00993394"/>
    <w:rsid w:val="00993B0D"/>
    <w:rsid w:val="009A154E"/>
    <w:rsid w:val="009A1C72"/>
    <w:rsid w:val="009A21DD"/>
    <w:rsid w:val="009A2EB7"/>
    <w:rsid w:val="009A3063"/>
    <w:rsid w:val="009A3CDF"/>
    <w:rsid w:val="009A5555"/>
    <w:rsid w:val="009A5919"/>
    <w:rsid w:val="009A7E0A"/>
    <w:rsid w:val="009B106D"/>
    <w:rsid w:val="009B16C8"/>
    <w:rsid w:val="009B2AB3"/>
    <w:rsid w:val="009C379C"/>
    <w:rsid w:val="009C495D"/>
    <w:rsid w:val="009C5AC2"/>
    <w:rsid w:val="009C7403"/>
    <w:rsid w:val="009D15AC"/>
    <w:rsid w:val="009D1FCF"/>
    <w:rsid w:val="009D21CE"/>
    <w:rsid w:val="009D4E89"/>
    <w:rsid w:val="009D56BA"/>
    <w:rsid w:val="009D60F6"/>
    <w:rsid w:val="009E52E9"/>
    <w:rsid w:val="009E5D93"/>
    <w:rsid w:val="009E74A7"/>
    <w:rsid w:val="009F1AA0"/>
    <w:rsid w:val="009F6155"/>
    <w:rsid w:val="00A0142C"/>
    <w:rsid w:val="00A018A4"/>
    <w:rsid w:val="00A02426"/>
    <w:rsid w:val="00A04F93"/>
    <w:rsid w:val="00A07CA6"/>
    <w:rsid w:val="00A119AE"/>
    <w:rsid w:val="00A126CC"/>
    <w:rsid w:val="00A134D7"/>
    <w:rsid w:val="00A22FBE"/>
    <w:rsid w:val="00A23200"/>
    <w:rsid w:val="00A2577B"/>
    <w:rsid w:val="00A328BA"/>
    <w:rsid w:val="00A36DE0"/>
    <w:rsid w:val="00A43660"/>
    <w:rsid w:val="00A438EB"/>
    <w:rsid w:val="00A44150"/>
    <w:rsid w:val="00A4603D"/>
    <w:rsid w:val="00A466EB"/>
    <w:rsid w:val="00A475C5"/>
    <w:rsid w:val="00A4776F"/>
    <w:rsid w:val="00A52587"/>
    <w:rsid w:val="00A531C6"/>
    <w:rsid w:val="00A536E1"/>
    <w:rsid w:val="00A55407"/>
    <w:rsid w:val="00A5661B"/>
    <w:rsid w:val="00A61473"/>
    <w:rsid w:val="00A62871"/>
    <w:rsid w:val="00A62FA8"/>
    <w:rsid w:val="00A674D2"/>
    <w:rsid w:val="00A7388B"/>
    <w:rsid w:val="00A80225"/>
    <w:rsid w:val="00A805DB"/>
    <w:rsid w:val="00A817AB"/>
    <w:rsid w:val="00A84651"/>
    <w:rsid w:val="00A85EF8"/>
    <w:rsid w:val="00A86BDF"/>
    <w:rsid w:val="00A86D30"/>
    <w:rsid w:val="00A9030C"/>
    <w:rsid w:val="00A908CC"/>
    <w:rsid w:val="00A9420D"/>
    <w:rsid w:val="00A94377"/>
    <w:rsid w:val="00A9482E"/>
    <w:rsid w:val="00A95D2A"/>
    <w:rsid w:val="00AA015B"/>
    <w:rsid w:val="00AB27D0"/>
    <w:rsid w:val="00AB3242"/>
    <w:rsid w:val="00AB390E"/>
    <w:rsid w:val="00AB421F"/>
    <w:rsid w:val="00AB4C12"/>
    <w:rsid w:val="00AB57CF"/>
    <w:rsid w:val="00AB6BB5"/>
    <w:rsid w:val="00AB71DE"/>
    <w:rsid w:val="00AC0463"/>
    <w:rsid w:val="00AC4624"/>
    <w:rsid w:val="00AC6E66"/>
    <w:rsid w:val="00AC7C13"/>
    <w:rsid w:val="00AD5C00"/>
    <w:rsid w:val="00AE1499"/>
    <w:rsid w:val="00AE1984"/>
    <w:rsid w:val="00AE2F64"/>
    <w:rsid w:val="00AE72EA"/>
    <w:rsid w:val="00AE787F"/>
    <w:rsid w:val="00AF03BB"/>
    <w:rsid w:val="00AF074C"/>
    <w:rsid w:val="00AF226A"/>
    <w:rsid w:val="00AF2A69"/>
    <w:rsid w:val="00AF4941"/>
    <w:rsid w:val="00AF56C7"/>
    <w:rsid w:val="00AF611D"/>
    <w:rsid w:val="00B00CAF"/>
    <w:rsid w:val="00B025B4"/>
    <w:rsid w:val="00B03084"/>
    <w:rsid w:val="00B06BD7"/>
    <w:rsid w:val="00B1085D"/>
    <w:rsid w:val="00B10C54"/>
    <w:rsid w:val="00B14A4A"/>
    <w:rsid w:val="00B15C7C"/>
    <w:rsid w:val="00B16282"/>
    <w:rsid w:val="00B224B6"/>
    <w:rsid w:val="00B24445"/>
    <w:rsid w:val="00B24A3C"/>
    <w:rsid w:val="00B27643"/>
    <w:rsid w:val="00B27A5F"/>
    <w:rsid w:val="00B27C80"/>
    <w:rsid w:val="00B303F6"/>
    <w:rsid w:val="00B33FC2"/>
    <w:rsid w:val="00B35E50"/>
    <w:rsid w:val="00B3726F"/>
    <w:rsid w:val="00B410D7"/>
    <w:rsid w:val="00B43CFE"/>
    <w:rsid w:val="00B458C1"/>
    <w:rsid w:val="00B50B88"/>
    <w:rsid w:val="00B50ED2"/>
    <w:rsid w:val="00B510E1"/>
    <w:rsid w:val="00B53E35"/>
    <w:rsid w:val="00B56564"/>
    <w:rsid w:val="00B56956"/>
    <w:rsid w:val="00B56CF7"/>
    <w:rsid w:val="00B57949"/>
    <w:rsid w:val="00B57A06"/>
    <w:rsid w:val="00B62CBD"/>
    <w:rsid w:val="00B63B33"/>
    <w:rsid w:val="00B64FB3"/>
    <w:rsid w:val="00B661B8"/>
    <w:rsid w:val="00B66B33"/>
    <w:rsid w:val="00B6718A"/>
    <w:rsid w:val="00B70FF0"/>
    <w:rsid w:val="00B73025"/>
    <w:rsid w:val="00B73B03"/>
    <w:rsid w:val="00B770D6"/>
    <w:rsid w:val="00B778D9"/>
    <w:rsid w:val="00B831C9"/>
    <w:rsid w:val="00B919BE"/>
    <w:rsid w:val="00B93941"/>
    <w:rsid w:val="00B9768C"/>
    <w:rsid w:val="00BA09A9"/>
    <w:rsid w:val="00BA0C14"/>
    <w:rsid w:val="00BA0F1C"/>
    <w:rsid w:val="00BA1FA4"/>
    <w:rsid w:val="00BB0E65"/>
    <w:rsid w:val="00BB3053"/>
    <w:rsid w:val="00BB6AF8"/>
    <w:rsid w:val="00BB7916"/>
    <w:rsid w:val="00BC03D9"/>
    <w:rsid w:val="00BC0436"/>
    <w:rsid w:val="00BD0876"/>
    <w:rsid w:val="00BD1E43"/>
    <w:rsid w:val="00BD5591"/>
    <w:rsid w:val="00BD679C"/>
    <w:rsid w:val="00BD702E"/>
    <w:rsid w:val="00BE0AE5"/>
    <w:rsid w:val="00BE11E1"/>
    <w:rsid w:val="00BE1437"/>
    <w:rsid w:val="00BE1CAC"/>
    <w:rsid w:val="00BE234B"/>
    <w:rsid w:val="00BE4658"/>
    <w:rsid w:val="00BE7868"/>
    <w:rsid w:val="00BF0F2C"/>
    <w:rsid w:val="00BF32F7"/>
    <w:rsid w:val="00BF44E7"/>
    <w:rsid w:val="00BF58C8"/>
    <w:rsid w:val="00C0048C"/>
    <w:rsid w:val="00C02DC1"/>
    <w:rsid w:val="00C032A5"/>
    <w:rsid w:val="00C03456"/>
    <w:rsid w:val="00C045E4"/>
    <w:rsid w:val="00C05E40"/>
    <w:rsid w:val="00C07D10"/>
    <w:rsid w:val="00C12FBA"/>
    <w:rsid w:val="00C14E86"/>
    <w:rsid w:val="00C17458"/>
    <w:rsid w:val="00C307DE"/>
    <w:rsid w:val="00C32E66"/>
    <w:rsid w:val="00C343F2"/>
    <w:rsid w:val="00C34D1D"/>
    <w:rsid w:val="00C358F7"/>
    <w:rsid w:val="00C42CC9"/>
    <w:rsid w:val="00C436C6"/>
    <w:rsid w:val="00C44393"/>
    <w:rsid w:val="00C45436"/>
    <w:rsid w:val="00C45D01"/>
    <w:rsid w:val="00C46B06"/>
    <w:rsid w:val="00C475D8"/>
    <w:rsid w:val="00C51C29"/>
    <w:rsid w:val="00C51DEF"/>
    <w:rsid w:val="00C54BA9"/>
    <w:rsid w:val="00C54E82"/>
    <w:rsid w:val="00C70BEA"/>
    <w:rsid w:val="00C716EB"/>
    <w:rsid w:val="00C805B9"/>
    <w:rsid w:val="00C81E3B"/>
    <w:rsid w:val="00C84C96"/>
    <w:rsid w:val="00C869C8"/>
    <w:rsid w:val="00C86C08"/>
    <w:rsid w:val="00C900B4"/>
    <w:rsid w:val="00C92E01"/>
    <w:rsid w:val="00C936D5"/>
    <w:rsid w:val="00C97037"/>
    <w:rsid w:val="00CA0DCE"/>
    <w:rsid w:val="00CA20D7"/>
    <w:rsid w:val="00CA7420"/>
    <w:rsid w:val="00CB1FC7"/>
    <w:rsid w:val="00CB20EB"/>
    <w:rsid w:val="00CB47F3"/>
    <w:rsid w:val="00CB4DC6"/>
    <w:rsid w:val="00CC33B4"/>
    <w:rsid w:val="00CC4907"/>
    <w:rsid w:val="00CC55D9"/>
    <w:rsid w:val="00CC60B0"/>
    <w:rsid w:val="00CC747A"/>
    <w:rsid w:val="00CC78A6"/>
    <w:rsid w:val="00CD149A"/>
    <w:rsid w:val="00CD2D4B"/>
    <w:rsid w:val="00CD2D57"/>
    <w:rsid w:val="00CD32C7"/>
    <w:rsid w:val="00CD4241"/>
    <w:rsid w:val="00CD657E"/>
    <w:rsid w:val="00CE078C"/>
    <w:rsid w:val="00CE0A6F"/>
    <w:rsid w:val="00CE28AD"/>
    <w:rsid w:val="00CE2FEF"/>
    <w:rsid w:val="00CE5607"/>
    <w:rsid w:val="00CE7F4B"/>
    <w:rsid w:val="00CF20DE"/>
    <w:rsid w:val="00CF4B62"/>
    <w:rsid w:val="00D0475E"/>
    <w:rsid w:val="00D060C0"/>
    <w:rsid w:val="00D10FDD"/>
    <w:rsid w:val="00D12629"/>
    <w:rsid w:val="00D17422"/>
    <w:rsid w:val="00D20422"/>
    <w:rsid w:val="00D22821"/>
    <w:rsid w:val="00D24C40"/>
    <w:rsid w:val="00D26832"/>
    <w:rsid w:val="00D2799E"/>
    <w:rsid w:val="00D27D32"/>
    <w:rsid w:val="00D3011D"/>
    <w:rsid w:val="00D317F5"/>
    <w:rsid w:val="00D31AAD"/>
    <w:rsid w:val="00D31CED"/>
    <w:rsid w:val="00D33C45"/>
    <w:rsid w:val="00D414E7"/>
    <w:rsid w:val="00D427C4"/>
    <w:rsid w:val="00D464A9"/>
    <w:rsid w:val="00D47BBD"/>
    <w:rsid w:val="00D52698"/>
    <w:rsid w:val="00D54110"/>
    <w:rsid w:val="00D54627"/>
    <w:rsid w:val="00D5697F"/>
    <w:rsid w:val="00D57C98"/>
    <w:rsid w:val="00D61B8A"/>
    <w:rsid w:val="00D64039"/>
    <w:rsid w:val="00D642D2"/>
    <w:rsid w:val="00D71937"/>
    <w:rsid w:val="00D71E4F"/>
    <w:rsid w:val="00D72710"/>
    <w:rsid w:val="00D73D4F"/>
    <w:rsid w:val="00D73FBD"/>
    <w:rsid w:val="00D74A62"/>
    <w:rsid w:val="00D8137E"/>
    <w:rsid w:val="00D81CA5"/>
    <w:rsid w:val="00D8510E"/>
    <w:rsid w:val="00D8591A"/>
    <w:rsid w:val="00D860B2"/>
    <w:rsid w:val="00D96F77"/>
    <w:rsid w:val="00DA1963"/>
    <w:rsid w:val="00DA5288"/>
    <w:rsid w:val="00DA53F5"/>
    <w:rsid w:val="00DA5C72"/>
    <w:rsid w:val="00DA6CE7"/>
    <w:rsid w:val="00DB13E2"/>
    <w:rsid w:val="00DB2EB3"/>
    <w:rsid w:val="00DB7B19"/>
    <w:rsid w:val="00DC221A"/>
    <w:rsid w:val="00DC2802"/>
    <w:rsid w:val="00DC5F91"/>
    <w:rsid w:val="00DC6E2D"/>
    <w:rsid w:val="00DD0592"/>
    <w:rsid w:val="00DD3355"/>
    <w:rsid w:val="00DD4048"/>
    <w:rsid w:val="00DE3E24"/>
    <w:rsid w:val="00DE4531"/>
    <w:rsid w:val="00DE7539"/>
    <w:rsid w:val="00DE7A46"/>
    <w:rsid w:val="00DE7AD1"/>
    <w:rsid w:val="00DF075E"/>
    <w:rsid w:val="00DF16EB"/>
    <w:rsid w:val="00DF22B6"/>
    <w:rsid w:val="00DF2F7C"/>
    <w:rsid w:val="00DF6979"/>
    <w:rsid w:val="00E10588"/>
    <w:rsid w:val="00E12323"/>
    <w:rsid w:val="00E1503B"/>
    <w:rsid w:val="00E1743A"/>
    <w:rsid w:val="00E20F62"/>
    <w:rsid w:val="00E21B48"/>
    <w:rsid w:val="00E262F0"/>
    <w:rsid w:val="00E27D0C"/>
    <w:rsid w:val="00E31657"/>
    <w:rsid w:val="00E3264A"/>
    <w:rsid w:val="00E36856"/>
    <w:rsid w:val="00E37188"/>
    <w:rsid w:val="00E37CB8"/>
    <w:rsid w:val="00E412D7"/>
    <w:rsid w:val="00E43807"/>
    <w:rsid w:val="00E45157"/>
    <w:rsid w:val="00E540B2"/>
    <w:rsid w:val="00E54367"/>
    <w:rsid w:val="00E5538E"/>
    <w:rsid w:val="00E57657"/>
    <w:rsid w:val="00E5778D"/>
    <w:rsid w:val="00E578FC"/>
    <w:rsid w:val="00E60E1F"/>
    <w:rsid w:val="00E656C5"/>
    <w:rsid w:val="00E674AA"/>
    <w:rsid w:val="00E71D86"/>
    <w:rsid w:val="00E76467"/>
    <w:rsid w:val="00E76DA4"/>
    <w:rsid w:val="00E807AE"/>
    <w:rsid w:val="00E81833"/>
    <w:rsid w:val="00E82A84"/>
    <w:rsid w:val="00E8300A"/>
    <w:rsid w:val="00E855D5"/>
    <w:rsid w:val="00E8711B"/>
    <w:rsid w:val="00E875AF"/>
    <w:rsid w:val="00E9127D"/>
    <w:rsid w:val="00E94C34"/>
    <w:rsid w:val="00E95401"/>
    <w:rsid w:val="00E970AF"/>
    <w:rsid w:val="00EA041A"/>
    <w:rsid w:val="00EA0B3B"/>
    <w:rsid w:val="00EA5606"/>
    <w:rsid w:val="00EA570B"/>
    <w:rsid w:val="00EA7F01"/>
    <w:rsid w:val="00EB1D79"/>
    <w:rsid w:val="00EB2D65"/>
    <w:rsid w:val="00EB398F"/>
    <w:rsid w:val="00EB693A"/>
    <w:rsid w:val="00EB6AF5"/>
    <w:rsid w:val="00EB7226"/>
    <w:rsid w:val="00EC0A5F"/>
    <w:rsid w:val="00EC12A1"/>
    <w:rsid w:val="00EC50A4"/>
    <w:rsid w:val="00ED24F3"/>
    <w:rsid w:val="00ED4724"/>
    <w:rsid w:val="00ED5543"/>
    <w:rsid w:val="00ED6D39"/>
    <w:rsid w:val="00ED7C34"/>
    <w:rsid w:val="00EE2EC9"/>
    <w:rsid w:val="00EF2D29"/>
    <w:rsid w:val="00EF5AAE"/>
    <w:rsid w:val="00EF7CCE"/>
    <w:rsid w:val="00F05330"/>
    <w:rsid w:val="00F12545"/>
    <w:rsid w:val="00F12C02"/>
    <w:rsid w:val="00F14F68"/>
    <w:rsid w:val="00F2048D"/>
    <w:rsid w:val="00F228BB"/>
    <w:rsid w:val="00F2290F"/>
    <w:rsid w:val="00F24FA0"/>
    <w:rsid w:val="00F2593D"/>
    <w:rsid w:val="00F25940"/>
    <w:rsid w:val="00F27EE9"/>
    <w:rsid w:val="00F3454B"/>
    <w:rsid w:val="00F347DD"/>
    <w:rsid w:val="00F3571C"/>
    <w:rsid w:val="00F3652B"/>
    <w:rsid w:val="00F36C9A"/>
    <w:rsid w:val="00F372F3"/>
    <w:rsid w:val="00F420AD"/>
    <w:rsid w:val="00F45921"/>
    <w:rsid w:val="00F461C5"/>
    <w:rsid w:val="00F5051B"/>
    <w:rsid w:val="00F56002"/>
    <w:rsid w:val="00F633D3"/>
    <w:rsid w:val="00F660E0"/>
    <w:rsid w:val="00F700A1"/>
    <w:rsid w:val="00F71AEA"/>
    <w:rsid w:val="00F72129"/>
    <w:rsid w:val="00F7319A"/>
    <w:rsid w:val="00F73650"/>
    <w:rsid w:val="00F736CD"/>
    <w:rsid w:val="00F73B84"/>
    <w:rsid w:val="00F74645"/>
    <w:rsid w:val="00F74E1E"/>
    <w:rsid w:val="00F767BC"/>
    <w:rsid w:val="00F81A2D"/>
    <w:rsid w:val="00F832A3"/>
    <w:rsid w:val="00F85306"/>
    <w:rsid w:val="00F85561"/>
    <w:rsid w:val="00F866FB"/>
    <w:rsid w:val="00F877AE"/>
    <w:rsid w:val="00F962C6"/>
    <w:rsid w:val="00FA1DD2"/>
    <w:rsid w:val="00FA4780"/>
    <w:rsid w:val="00FA7922"/>
    <w:rsid w:val="00FB0AEE"/>
    <w:rsid w:val="00FB0D3A"/>
    <w:rsid w:val="00FB0F08"/>
    <w:rsid w:val="00FB1219"/>
    <w:rsid w:val="00FB45BB"/>
    <w:rsid w:val="00FB7825"/>
    <w:rsid w:val="00FB7CDB"/>
    <w:rsid w:val="00FC0CED"/>
    <w:rsid w:val="00FC29E3"/>
    <w:rsid w:val="00FC2BDB"/>
    <w:rsid w:val="00FC2EBB"/>
    <w:rsid w:val="00FC3C5A"/>
    <w:rsid w:val="00FC4E8F"/>
    <w:rsid w:val="00FC5C86"/>
    <w:rsid w:val="00FC66FD"/>
    <w:rsid w:val="00FD0559"/>
    <w:rsid w:val="00FD5662"/>
    <w:rsid w:val="00FD5691"/>
    <w:rsid w:val="00FD6B17"/>
    <w:rsid w:val="00FD6C0A"/>
    <w:rsid w:val="00FD7858"/>
    <w:rsid w:val="00FD7B6A"/>
    <w:rsid w:val="00FE084B"/>
    <w:rsid w:val="00FE3142"/>
    <w:rsid w:val="00FF213B"/>
    <w:rsid w:val="00FF4589"/>
    <w:rsid w:val="00FF54F9"/>
    <w:rsid w:val="00FF62B2"/>
    <w:rsid w:val="00FF72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5D6F1F"/>
  <w15:docId w15:val="{97D98E67-E89B-4DDA-A4C7-D4822DA01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B0E65"/>
    <w:rPr>
      <w:sz w:val="32"/>
      <w:szCs w:val="32"/>
    </w:rPr>
  </w:style>
  <w:style w:type="paragraph" w:styleId="1">
    <w:name w:val="heading 1"/>
    <w:basedOn w:val="a"/>
    <w:next w:val="a"/>
    <w:qFormat/>
    <w:rsid w:val="00F12545"/>
    <w:pPr>
      <w:keepNext/>
      <w:outlineLvl w:val="0"/>
    </w:pPr>
    <w:rPr>
      <w:rFonts w:ascii="EucrosiaUPC" w:hAnsi="EucrosiaUPC" w:cs="EucrosiaUPC"/>
      <w:b/>
      <w:bCs/>
      <w:sz w:val="36"/>
      <w:szCs w:val="36"/>
    </w:rPr>
  </w:style>
  <w:style w:type="paragraph" w:styleId="2">
    <w:name w:val="heading 2"/>
    <w:basedOn w:val="a"/>
    <w:next w:val="a"/>
    <w:qFormat/>
    <w:rsid w:val="00F12545"/>
    <w:pPr>
      <w:keepNext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12545"/>
    <w:pPr>
      <w:tabs>
        <w:tab w:val="left" w:pos="8080"/>
      </w:tabs>
    </w:pPr>
    <w:rPr>
      <w:rFonts w:ascii="EucrosiaUPC" w:hAnsi="EucrosiaUPC" w:cs="EucrosiaUPC"/>
      <w:b/>
      <w:bCs/>
      <w:sz w:val="36"/>
      <w:szCs w:val="36"/>
    </w:rPr>
  </w:style>
  <w:style w:type="paragraph" w:styleId="a4">
    <w:name w:val="Body Text"/>
    <w:basedOn w:val="a"/>
    <w:rsid w:val="00F12545"/>
  </w:style>
  <w:style w:type="paragraph" w:styleId="20">
    <w:name w:val="Body Text 2"/>
    <w:basedOn w:val="a"/>
    <w:rsid w:val="00F12545"/>
    <w:pPr>
      <w:tabs>
        <w:tab w:val="left" w:pos="284"/>
      </w:tabs>
      <w:spacing w:before="120"/>
      <w:jc w:val="both"/>
    </w:pPr>
    <w:rPr>
      <w:rFonts w:ascii="EucrosiaUPC" w:hAnsi="EucrosiaUPC" w:cs="EucrosiaUPC"/>
    </w:rPr>
  </w:style>
  <w:style w:type="paragraph" w:styleId="3">
    <w:name w:val="Body Text 3"/>
    <w:basedOn w:val="a"/>
    <w:link w:val="30"/>
    <w:rsid w:val="00F12545"/>
    <w:pPr>
      <w:tabs>
        <w:tab w:val="left" w:pos="1134"/>
        <w:tab w:val="left" w:pos="1560"/>
      </w:tabs>
      <w:spacing w:line="480" w:lineRule="exact"/>
      <w:jc w:val="thaiDistribute"/>
    </w:pPr>
    <w:rPr>
      <w:rFonts w:ascii="EucrosiaUPC" w:hAnsi="EucrosiaUPC" w:cs="EucrosiaUPC"/>
    </w:rPr>
  </w:style>
  <w:style w:type="character" w:customStyle="1" w:styleId="30">
    <w:name w:val="เนื้อความ 3 อักขระ"/>
    <w:basedOn w:val="a0"/>
    <w:link w:val="3"/>
    <w:rsid w:val="00693D25"/>
    <w:rPr>
      <w:rFonts w:ascii="EucrosiaUPC" w:hAnsi="EucrosiaUPC" w:cs="EucrosiaUPC"/>
      <w:sz w:val="32"/>
      <w:szCs w:val="32"/>
    </w:rPr>
  </w:style>
  <w:style w:type="paragraph" w:styleId="a5">
    <w:name w:val="header"/>
    <w:basedOn w:val="a"/>
    <w:link w:val="a6"/>
    <w:uiPriority w:val="99"/>
    <w:rsid w:val="00F12545"/>
    <w:pPr>
      <w:tabs>
        <w:tab w:val="center" w:pos="4153"/>
        <w:tab w:val="right" w:pos="830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8F0C69"/>
    <w:rPr>
      <w:sz w:val="32"/>
      <w:szCs w:val="32"/>
    </w:rPr>
  </w:style>
  <w:style w:type="paragraph" w:styleId="a7">
    <w:name w:val="footer"/>
    <w:basedOn w:val="a"/>
    <w:link w:val="a8"/>
    <w:uiPriority w:val="99"/>
    <w:rsid w:val="00F12545"/>
    <w:pPr>
      <w:tabs>
        <w:tab w:val="center" w:pos="4153"/>
        <w:tab w:val="right" w:pos="8306"/>
      </w:tabs>
    </w:pPr>
  </w:style>
  <w:style w:type="character" w:styleId="a9">
    <w:name w:val="Hyperlink"/>
    <w:uiPriority w:val="99"/>
    <w:rsid w:val="009D4E89"/>
    <w:rPr>
      <w:color w:val="0000FF"/>
      <w:u w:val="single"/>
      <w:lang w:bidi="th-TH"/>
    </w:rPr>
  </w:style>
  <w:style w:type="character" w:styleId="aa">
    <w:name w:val="page number"/>
    <w:basedOn w:val="a0"/>
    <w:rsid w:val="00712E30"/>
  </w:style>
  <w:style w:type="table" w:styleId="ab">
    <w:name w:val="Table Grid"/>
    <w:basedOn w:val="a1"/>
    <w:rsid w:val="00557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C51C29"/>
    <w:pPr>
      <w:ind w:left="720"/>
      <w:contextualSpacing/>
    </w:pPr>
    <w:rPr>
      <w:rFonts w:ascii="Times New Roman" w:eastAsia="Times New Roman" w:hAnsi="Times New Roman"/>
      <w:sz w:val="24"/>
      <w:szCs w:val="28"/>
    </w:rPr>
  </w:style>
  <w:style w:type="paragraph" w:styleId="ad">
    <w:name w:val="Title"/>
    <w:basedOn w:val="a"/>
    <w:link w:val="ae"/>
    <w:qFormat/>
    <w:rsid w:val="00A805DB"/>
    <w:pPr>
      <w:jc w:val="center"/>
    </w:pPr>
    <w:rPr>
      <w:rFonts w:cs="Cordia New"/>
      <w:b/>
      <w:bCs/>
      <w:sz w:val="28"/>
      <w:szCs w:val="28"/>
    </w:rPr>
  </w:style>
  <w:style w:type="character" w:customStyle="1" w:styleId="ae">
    <w:name w:val="ชื่อเรื่อง อักขระ"/>
    <w:basedOn w:val="a0"/>
    <w:link w:val="ad"/>
    <w:rsid w:val="00A805DB"/>
    <w:rPr>
      <w:rFonts w:cs="Cordia New"/>
      <w:b/>
      <w:bCs/>
      <w:sz w:val="28"/>
      <w:szCs w:val="28"/>
    </w:rPr>
  </w:style>
  <w:style w:type="paragraph" w:styleId="af">
    <w:name w:val="Balloon Text"/>
    <w:basedOn w:val="a"/>
    <w:link w:val="af0"/>
    <w:rsid w:val="00F228BB"/>
    <w:rPr>
      <w:rFonts w:ascii="Tahoma" w:hAnsi="Tahoma"/>
      <w:sz w:val="16"/>
      <w:szCs w:val="20"/>
    </w:rPr>
  </w:style>
  <w:style w:type="character" w:customStyle="1" w:styleId="af0">
    <w:name w:val="ข้อความบอลลูน อักขระ"/>
    <w:basedOn w:val="a0"/>
    <w:link w:val="af"/>
    <w:rsid w:val="00F228BB"/>
    <w:rPr>
      <w:rFonts w:ascii="Tahoma" w:hAnsi="Tahoma"/>
      <w:sz w:val="16"/>
    </w:rPr>
  </w:style>
  <w:style w:type="character" w:customStyle="1" w:styleId="a8">
    <w:name w:val="ท้ายกระดาษ อักขระ"/>
    <w:basedOn w:val="a0"/>
    <w:link w:val="a7"/>
    <w:uiPriority w:val="99"/>
    <w:rsid w:val="004E6386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7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&#3588;&#3635;&#3626;&#3633;&#3656;&#3591;.dot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E3B24-EF24-4792-85FE-0151577AB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คำสั่ง</Template>
  <TotalTime>84</TotalTime>
  <Pages>3</Pages>
  <Words>664</Words>
  <Characters>3790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test</Company>
  <LinksUpToDate>false</LinksUpToDate>
  <CharactersWithSpaces>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MoZarD</dc:creator>
  <cp:keywords/>
  <dc:description/>
  <cp:lastModifiedBy>HR3-Narumon</cp:lastModifiedBy>
  <cp:revision>29</cp:revision>
  <cp:lastPrinted>2024-07-23T01:15:00Z</cp:lastPrinted>
  <dcterms:created xsi:type="dcterms:W3CDTF">2024-04-28T09:48:00Z</dcterms:created>
  <dcterms:modified xsi:type="dcterms:W3CDTF">2024-07-23T03:43:00Z</dcterms:modified>
</cp:coreProperties>
</file>